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9B677" w14:textId="77777777" w:rsidR="00420126" w:rsidRDefault="00226E92" w:rsidP="009A5EB3">
      <w:pPr>
        <w:spacing w:after="200"/>
        <w:rPr>
          <w:rFonts w:ascii="Arial" w:hAnsi="Arial" w:cs="Arial"/>
          <w:b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 xml:space="preserve">Nov </w:t>
      </w:r>
      <w:r w:rsidR="00420126" w:rsidRPr="00082C0E">
        <w:rPr>
          <w:rFonts w:ascii="Arial" w:hAnsi="Arial"/>
          <w:b/>
          <w:bCs/>
          <w:sz w:val="18"/>
          <w:szCs w:val="18"/>
        </w:rPr>
        <w:t xml:space="preserve">Obrazec št. </w:t>
      </w:r>
      <w:r w:rsidR="00EC5C57">
        <w:rPr>
          <w:rFonts w:ascii="Arial" w:hAnsi="Arial"/>
          <w:b/>
          <w:bCs/>
          <w:sz w:val="18"/>
          <w:szCs w:val="18"/>
        </w:rPr>
        <w:t>8</w:t>
      </w:r>
      <w:r w:rsidR="00420126">
        <w:rPr>
          <w:rFonts w:ascii="Arial" w:hAnsi="Arial"/>
          <w:b/>
          <w:bCs/>
          <w:sz w:val="18"/>
          <w:szCs w:val="18"/>
        </w:rPr>
        <w:t>.1</w:t>
      </w:r>
      <w:r w:rsidR="00420126">
        <w:rPr>
          <w:rFonts w:ascii="Arial" w:hAnsi="Arial" w:cs="Arial"/>
          <w:b/>
          <w:sz w:val="18"/>
          <w:szCs w:val="18"/>
        </w:rPr>
        <w:t>: Specifikacija obračuna premije požarnega zavarovanja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201"/>
      </w:tblGrid>
      <w:tr w:rsidR="009A5EB3" w:rsidRPr="00961583" w14:paraId="496DDB3B" w14:textId="77777777" w:rsidTr="004A2F4C">
        <w:trPr>
          <w:trHeight w:val="284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6319BA69" w14:textId="77777777" w:rsidR="009A5EB3" w:rsidRPr="004A2F4C" w:rsidRDefault="009A5EB3" w:rsidP="00777B3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Naročnik</w:t>
            </w:r>
          </w:p>
        </w:tc>
        <w:tc>
          <w:tcPr>
            <w:tcW w:w="7201" w:type="dxa"/>
            <w:tcBorders>
              <w:left w:val="single" w:sz="4" w:space="0" w:color="auto"/>
            </w:tcBorders>
            <w:shd w:val="clear" w:color="auto" w:fill="auto"/>
          </w:tcPr>
          <w:p w14:paraId="6D113D69" w14:textId="77777777" w:rsidR="009A5EB3" w:rsidRPr="004A2F4C" w:rsidRDefault="009A5EB3" w:rsidP="00777B3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Soške elektrarne Nova Gorica d.o.o., Erjavčeva ulica 20, 5000 Nova Gorica</w:t>
            </w:r>
          </w:p>
        </w:tc>
      </w:tr>
      <w:tr w:rsidR="009A5EB3" w:rsidRPr="00961583" w14:paraId="179CF2F8" w14:textId="77777777" w:rsidTr="004A2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16804A77" w14:textId="77777777" w:rsidR="009A5EB3" w:rsidRPr="004A2F4C" w:rsidRDefault="009A5EB3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7D83" w14:textId="77777777" w:rsidR="009A5EB3" w:rsidRPr="004A2F4C" w:rsidRDefault="00B03C49" w:rsidP="004A2F4C">
            <w:pPr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  <w:r w:rsidRPr="00B03C49">
              <w:rPr>
                <w:rFonts w:ascii="Arial Narrow" w:hAnsi="Arial Narrow" w:cs="Arial"/>
                <w:b/>
                <w:sz w:val="22"/>
                <w:szCs w:val="22"/>
              </w:rPr>
              <w:t>JN 40 01-886/2021</w:t>
            </w:r>
          </w:p>
        </w:tc>
      </w:tr>
      <w:tr w:rsidR="009A5EB3" w:rsidRPr="00961583" w14:paraId="4D326929" w14:textId="77777777" w:rsidTr="004A2F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7B21C88A" w14:textId="77777777" w:rsidR="009A5EB3" w:rsidRPr="004A2F4C" w:rsidRDefault="009A5EB3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Predmet javnega naročila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5C07" w14:textId="77777777" w:rsidR="009A5EB3" w:rsidRPr="004A2F4C" w:rsidRDefault="0064023B" w:rsidP="004A2F4C">
            <w:pPr>
              <w:jc w:val="left"/>
              <w:rPr>
                <w:rFonts w:ascii="Arial Narrow" w:hAnsi="Arial Narrow"/>
                <w:b/>
                <w:sz w:val="22"/>
                <w:szCs w:val="22"/>
                <w:lang w:eastAsia="sl-SI"/>
              </w:rPr>
            </w:pPr>
            <w:r w:rsidRPr="003A0E71">
              <w:rPr>
                <w:rFonts w:ascii="Arial Narrow" w:hAnsi="Arial Narrow"/>
                <w:b/>
                <w:sz w:val="22"/>
                <w:szCs w:val="22"/>
              </w:rPr>
              <w:t>ZAVAROVANJE PREMOŽENJA IN DRUGIH INTERESOV DRUŽBE SENG d.o.o. 2022-2024</w:t>
            </w:r>
          </w:p>
        </w:tc>
      </w:tr>
    </w:tbl>
    <w:p w14:paraId="21F923F6" w14:textId="77777777" w:rsidR="00420126" w:rsidRDefault="00420126" w:rsidP="00420126">
      <w:pPr>
        <w:rPr>
          <w:rFonts w:ascii="Arial" w:hAnsi="Arial" w:cs="Arial"/>
          <w:b/>
          <w:sz w:val="18"/>
          <w:szCs w:val="18"/>
        </w:rPr>
      </w:pPr>
    </w:p>
    <w:p w14:paraId="6DE55494" w14:textId="77777777" w:rsidR="009A5EB3" w:rsidRDefault="009A5EB3" w:rsidP="00420126">
      <w:pPr>
        <w:rPr>
          <w:rFonts w:ascii="Arial" w:hAnsi="Arial" w:cs="Arial"/>
          <w:b/>
          <w:sz w:val="18"/>
          <w:szCs w:val="18"/>
        </w:rPr>
      </w:pPr>
    </w:p>
    <w:p w14:paraId="11EAA529" w14:textId="77777777" w:rsidR="00294E07" w:rsidRPr="009A5EB3" w:rsidRDefault="009A5EB3" w:rsidP="00420126">
      <w:pPr>
        <w:rPr>
          <w:rFonts w:ascii="Arial Narrow" w:hAnsi="Arial Narrow" w:cs="Arial"/>
          <w:b/>
          <w:sz w:val="22"/>
          <w:szCs w:val="22"/>
        </w:rPr>
      </w:pPr>
      <w:r w:rsidRPr="009A5EB3">
        <w:rPr>
          <w:rFonts w:ascii="Arial Narrow" w:hAnsi="Arial Narrow" w:cs="Arial"/>
          <w:b/>
          <w:sz w:val="22"/>
          <w:szCs w:val="22"/>
        </w:rPr>
        <w:t>SPECIFIKACIJA OBRAČUNA PREMIJE POŽARNEGA ZAVAROVANJA</w:t>
      </w:r>
    </w:p>
    <w:p w14:paraId="71CEBEE1" w14:textId="77777777" w:rsidR="00294E07" w:rsidRDefault="00294E07" w:rsidP="00420126">
      <w:pPr>
        <w:rPr>
          <w:rFonts w:ascii="Arial" w:hAnsi="Arial" w:cs="Arial"/>
          <w:b/>
          <w:sz w:val="18"/>
          <w:szCs w:val="18"/>
        </w:rPr>
      </w:pPr>
    </w:p>
    <w:p w14:paraId="237DA54B" w14:textId="77777777" w:rsidR="00294E07" w:rsidRPr="00294E07" w:rsidRDefault="00294E07" w:rsidP="00294E07">
      <w:pPr>
        <w:rPr>
          <w:rFonts w:ascii="Arial Narrow" w:hAnsi="Arial Narrow" w:cs="Arial"/>
          <w:b/>
          <w:sz w:val="22"/>
          <w:szCs w:val="22"/>
        </w:rPr>
      </w:pPr>
    </w:p>
    <w:p w14:paraId="263AE2EC" w14:textId="77777777" w:rsidR="00294E07" w:rsidRPr="00294E07" w:rsidRDefault="00294E07" w:rsidP="009A5EB3">
      <w:pPr>
        <w:spacing w:after="120"/>
        <w:rPr>
          <w:rFonts w:ascii="Arial Narrow" w:hAnsi="Arial Narrow" w:cs="Arial"/>
          <w:sz w:val="22"/>
          <w:szCs w:val="22"/>
        </w:rPr>
      </w:pPr>
      <w:r w:rsidRPr="00294E07">
        <w:rPr>
          <w:rFonts w:ascii="Arial Narrow" w:hAnsi="Arial Narrow" w:cs="Arial"/>
          <w:b/>
          <w:sz w:val="22"/>
          <w:szCs w:val="22"/>
        </w:rPr>
        <w:t>Klavzula:</w:t>
      </w:r>
      <w:r w:rsidRPr="00294E07">
        <w:rPr>
          <w:rFonts w:ascii="Arial Narrow" w:hAnsi="Arial Narrow" w:cs="Arial"/>
          <w:sz w:val="22"/>
          <w:szCs w:val="22"/>
        </w:rPr>
        <w:t xml:space="preserve"> zavarovanje je sklenjeno brez odbitne franšize.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1"/>
        <w:gridCol w:w="2316"/>
        <w:gridCol w:w="1843"/>
        <w:gridCol w:w="1843"/>
      </w:tblGrid>
      <w:tr w:rsidR="00A876D5" w:rsidRPr="00294E07" w14:paraId="6AC4F7C7" w14:textId="77777777" w:rsidTr="00A876D5">
        <w:trPr>
          <w:trHeight w:val="284"/>
        </w:trPr>
        <w:tc>
          <w:tcPr>
            <w:tcW w:w="3921" w:type="dxa"/>
            <w:shd w:val="clear" w:color="auto" w:fill="CCECFF"/>
            <w:vAlign w:val="center"/>
          </w:tcPr>
          <w:p w14:paraId="3C2045CF" w14:textId="77777777" w:rsidR="00294E07" w:rsidRPr="00294E07" w:rsidRDefault="00294E07" w:rsidP="009A5EB3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4E07">
              <w:rPr>
                <w:rFonts w:ascii="Arial Narrow" w:hAnsi="Arial Narrow" w:cs="Arial"/>
                <w:b/>
                <w:sz w:val="22"/>
                <w:szCs w:val="22"/>
              </w:rPr>
              <w:t>Predmet zavarovanja</w:t>
            </w:r>
          </w:p>
        </w:tc>
        <w:tc>
          <w:tcPr>
            <w:tcW w:w="2316" w:type="dxa"/>
            <w:shd w:val="clear" w:color="auto" w:fill="CCECFF"/>
            <w:vAlign w:val="center"/>
          </w:tcPr>
          <w:p w14:paraId="3D22FA61" w14:textId="77777777" w:rsidR="00294E07" w:rsidRPr="00294E07" w:rsidRDefault="00247463" w:rsidP="009A5EB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Zavarovalna vsota</w:t>
            </w:r>
            <w:r w:rsidR="009A5EB3">
              <w:rPr>
                <w:rFonts w:ascii="Arial Narrow" w:hAnsi="Arial Narrow" w:cs="Arial"/>
                <w:b/>
                <w:sz w:val="22"/>
                <w:szCs w:val="22"/>
              </w:rPr>
              <w:t xml:space="preserve"> v €</w:t>
            </w:r>
          </w:p>
        </w:tc>
        <w:tc>
          <w:tcPr>
            <w:tcW w:w="1843" w:type="dxa"/>
            <w:shd w:val="clear" w:color="auto" w:fill="CCECFF"/>
            <w:vAlign w:val="center"/>
          </w:tcPr>
          <w:p w14:paraId="01EC2F76" w14:textId="77777777" w:rsidR="00294E07" w:rsidRPr="00294E07" w:rsidRDefault="00294E07" w:rsidP="009A5EB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4E07">
              <w:rPr>
                <w:rFonts w:ascii="Arial Narrow" w:hAnsi="Arial Narrow" w:cs="Arial"/>
                <w:b/>
                <w:sz w:val="22"/>
                <w:szCs w:val="22"/>
              </w:rPr>
              <w:t>Premijska stopnja</w:t>
            </w:r>
          </w:p>
        </w:tc>
        <w:tc>
          <w:tcPr>
            <w:tcW w:w="1843" w:type="dxa"/>
            <w:shd w:val="clear" w:color="auto" w:fill="CCECFF"/>
            <w:vAlign w:val="center"/>
          </w:tcPr>
          <w:p w14:paraId="5CE57BA3" w14:textId="77777777" w:rsidR="00294E07" w:rsidRPr="00294E07" w:rsidRDefault="00777B3F" w:rsidP="009A5EB3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Premija v €</w:t>
            </w:r>
          </w:p>
        </w:tc>
      </w:tr>
      <w:tr w:rsidR="00294E07" w:rsidRPr="00294E07" w14:paraId="19FC5119" w14:textId="77777777" w:rsidTr="00A876D5">
        <w:trPr>
          <w:trHeight w:val="284"/>
        </w:trPr>
        <w:tc>
          <w:tcPr>
            <w:tcW w:w="3921" w:type="dxa"/>
            <w:vAlign w:val="center"/>
          </w:tcPr>
          <w:p w14:paraId="21627CCA" w14:textId="77777777" w:rsidR="00294E07" w:rsidRPr="00294E07" w:rsidRDefault="009A5EB3" w:rsidP="009A5EB3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Gradbeni objekti HE</w:t>
            </w:r>
            <w:r w:rsidR="00612EEE">
              <w:rPr>
                <w:rFonts w:ascii="Arial Narrow" w:hAnsi="Arial Narrow" w:cs="Arial"/>
                <w:sz w:val="22"/>
                <w:szCs w:val="22"/>
              </w:rPr>
              <w:t>,</w:t>
            </w:r>
            <w:r w:rsidR="00294E07" w:rsidRPr="00294E07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F329F9">
              <w:rPr>
                <w:rFonts w:ascii="Arial Narrow" w:hAnsi="Arial Narrow" w:cs="Arial"/>
                <w:sz w:val="22"/>
                <w:szCs w:val="22"/>
              </w:rPr>
              <w:t xml:space="preserve">črpalna </w:t>
            </w:r>
            <w:r w:rsidR="00294E07" w:rsidRPr="00294E07">
              <w:rPr>
                <w:rFonts w:ascii="Arial Narrow" w:hAnsi="Arial Narrow" w:cs="Arial"/>
                <w:sz w:val="22"/>
                <w:szCs w:val="22"/>
              </w:rPr>
              <w:t>HE</w:t>
            </w:r>
            <w:r w:rsidR="00612EEE">
              <w:rPr>
                <w:rFonts w:ascii="Arial Narrow" w:hAnsi="Arial Narrow" w:cs="Arial"/>
                <w:sz w:val="22"/>
                <w:szCs w:val="22"/>
              </w:rPr>
              <w:t xml:space="preserve"> in </w:t>
            </w:r>
            <w:r w:rsidR="00B07ED3">
              <w:rPr>
                <w:rFonts w:ascii="Arial Narrow" w:hAnsi="Arial Narrow" w:cs="Arial"/>
                <w:sz w:val="22"/>
                <w:szCs w:val="22"/>
              </w:rPr>
              <w:t>sončna elektrarna</w:t>
            </w:r>
          </w:p>
        </w:tc>
        <w:tc>
          <w:tcPr>
            <w:tcW w:w="2316" w:type="dxa"/>
            <w:vAlign w:val="center"/>
          </w:tcPr>
          <w:p w14:paraId="5A5A0FA6" w14:textId="77777777" w:rsidR="00294E07" w:rsidRPr="009C2496" w:rsidRDefault="00443A32" w:rsidP="009A5EB3">
            <w:pPr>
              <w:jc w:val="center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443A32">
              <w:rPr>
                <w:rFonts w:ascii="Arial Narrow" w:hAnsi="Arial Narrow" w:cs="Arial"/>
                <w:sz w:val="22"/>
                <w:szCs w:val="22"/>
              </w:rPr>
              <w:t>225.476.155</w:t>
            </w:r>
          </w:p>
        </w:tc>
        <w:tc>
          <w:tcPr>
            <w:tcW w:w="1843" w:type="dxa"/>
            <w:vAlign w:val="center"/>
          </w:tcPr>
          <w:p w14:paraId="4C172AF8" w14:textId="77777777" w:rsidR="00294E07" w:rsidRPr="00294E07" w:rsidRDefault="009A5EB3" w:rsidP="009A5EB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FD859DD" w14:textId="77777777" w:rsidR="00294E07" w:rsidRPr="00294E07" w:rsidRDefault="009A5EB3" w:rsidP="009A5EB3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294E07" w:rsidRPr="00294E07" w14:paraId="1A0B94F5" w14:textId="77777777" w:rsidTr="00A876D5">
        <w:trPr>
          <w:trHeight w:val="284"/>
        </w:trPr>
        <w:tc>
          <w:tcPr>
            <w:tcW w:w="3921" w:type="dxa"/>
            <w:vAlign w:val="center"/>
          </w:tcPr>
          <w:p w14:paraId="7FBFEF70" w14:textId="77777777" w:rsidR="00294E07" w:rsidRPr="00294E07" w:rsidRDefault="00294E07" w:rsidP="009A5EB3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294E07">
              <w:rPr>
                <w:rFonts w:ascii="Arial Narrow" w:hAnsi="Arial Narrow" w:cs="Arial"/>
                <w:sz w:val="22"/>
                <w:szCs w:val="22"/>
              </w:rPr>
              <w:t>Gradbeni objekti - počitniške kapacitete</w:t>
            </w:r>
          </w:p>
        </w:tc>
        <w:tc>
          <w:tcPr>
            <w:tcW w:w="2316" w:type="dxa"/>
            <w:vAlign w:val="center"/>
          </w:tcPr>
          <w:p w14:paraId="0151A735" w14:textId="77777777" w:rsidR="00294E07" w:rsidRPr="00EB21B3" w:rsidRDefault="00443A32" w:rsidP="009A5EB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43A32">
              <w:rPr>
                <w:rFonts w:ascii="Arial Narrow" w:hAnsi="Arial Narrow" w:cs="Arial"/>
                <w:sz w:val="22"/>
                <w:szCs w:val="22"/>
              </w:rPr>
              <w:t>440.811</w:t>
            </w:r>
          </w:p>
        </w:tc>
        <w:tc>
          <w:tcPr>
            <w:tcW w:w="1843" w:type="dxa"/>
            <w:vAlign w:val="center"/>
          </w:tcPr>
          <w:p w14:paraId="3488581F" w14:textId="77777777" w:rsidR="00294E07" w:rsidRPr="00294E07" w:rsidRDefault="009A5EB3" w:rsidP="009A5EB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DA97C1F" w14:textId="77777777" w:rsidR="00294E07" w:rsidRPr="00294E07" w:rsidRDefault="009A5EB3" w:rsidP="009A5EB3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294E07" w:rsidRPr="00294E07" w14:paraId="54577553" w14:textId="77777777" w:rsidTr="00A876D5">
        <w:trPr>
          <w:trHeight w:val="284"/>
        </w:trPr>
        <w:tc>
          <w:tcPr>
            <w:tcW w:w="3921" w:type="dxa"/>
            <w:vAlign w:val="center"/>
          </w:tcPr>
          <w:p w14:paraId="495E3539" w14:textId="77777777" w:rsidR="00294E07" w:rsidRPr="00294E07" w:rsidRDefault="00294E07" w:rsidP="009A5EB3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294E07">
              <w:rPr>
                <w:rFonts w:ascii="Arial Narrow" w:hAnsi="Arial Narrow" w:cs="Arial"/>
                <w:sz w:val="22"/>
                <w:szCs w:val="22"/>
              </w:rPr>
              <w:t>Gradbeni objekti - stanovanja</w:t>
            </w:r>
          </w:p>
        </w:tc>
        <w:tc>
          <w:tcPr>
            <w:tcW w:w="2316" w:type="dxa"/>
            <w:vAlign w:val="center"/>
          </w:tcPr>
          <w:p w14:paraId="3E2CAAB7" w14:textId="77777777" w:rsidR="00294E07" w:rsidRPr="00EB21B3" w:rsidRDefault="00443A32" w:rsidP="009A5EB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43A32">
              <w:rPr>
                <w:rFonts w:ascii="Arial Narrow" w:hAnsi="Arial Narrow" w:cs="Arial"/>
                <w:sz w:val="22"/>
                <w:szCs w:val="22"/>
              </w:rPr>
              <w:t>76.445</w:t>
            </w:r>
          </w:p>
        </w:tc>
        <w:tc>
          <w:tcPr>
            <w:tcW w:w="1843" w:type="dxa"/>
            <w:vAlign w:val="center"/>
          </w:tcPr>
          <w:p w14:paraId="529E149B" w14:textId="77777777" w:rsidR="00294E07" w:rsidRPr="00294E07" w:rsidRDefault="009A5EB3" w:rsidP="009A5EB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5896E41" w14:textId="77777777" w:rsidR="00294E07" w:rsidRPr="00294E07" w:rsidRDefault="009A5EB3" w:rsidP="009A5EB3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443A32" w:rsidRPr="00294E07" w14:paraId="4682F185" w14:textId="77777777" w:rsidTr="00A876D5">
        <w:trPr>
          <w:trHeight w:val="284"/>
        </w:trPr>
        <w:tc>
          <w:tcPr>
            <w:tcW w:w="3921" w:type="dxa"/>
            <w:vAlign w:val="center"/>
          </w:tcPr>
          <w:p w14:paraId="3A3CD675" w14:textId="77777777" w:rsidR="00443A32" w:rsidRPr="00294E07" w:rsidRDefault="00443A32" w:rsidP="00443A3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294E07">
              <w:rPr>
                <w:rFonts w:ascii="Arial Narrow" w:hAnsi="Arial Narrow" w:cs="Arial"/>
                <w:sz w:val="22"/>
                <w:szCs w:val="22"/>
              </w:rPr>
              <w:t xml:space="preserve">Gradbeni objekti - </w:t>
            </w:r>
            <w:r w:rsidRPr="00443A32">
              <w:rPr>
                <w:rFonts w:ascii="Arial Narrow" w:hAnsi="Arial Narrow" w:cs="Arial"/>
                <w:sz w:val="22"/>
                <w:szCs w:val="22"/>
              </w:rPr>
              <w:t>ostalo (upr</w:t>
            </w:r>
            <w:r>
              <w:rPr>
                <w:rFonts w:ascii="Arial Narrow" w:hAnsi="Arial Narrow" w:cs="Arial"/>
                <w:sz w:val="22"/>
                <w:szCs w:val="22"/>
              </w:rPr>
              <w:t>a</w:t>
            </w:r>
            <w:r w:rsidRPr="00443A32">
              <w:rPr>
                <w:rFonts w:ascii="Arial Narrow" w:hAnsi="Arial Narrow" w:cs="Arial"/>
                <w:sz w:val="22"/>
                <w:szCs w:val="22"/>
              </w:rPr>
              <w:t>vna stavba, delavnice..)</w:t>
            </w:r>
          </w:p>
        </w:tc>
        <w:tc>
          <w:tcPr>
            <w:tcW w:w="2316" w:type="dxa"/>
            <w:vAlign w:val="center"/>
          </w:tcPr>
          <w:p w14:paraId="4AFC1028" w14:textId="77777777" w:rsidR="00443A32" w:rsidRPr="00EB21B3" w:rsidRDefault="00443A32" w:rsidP="00443A3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43A32">
              <w:rPr>
                <w:rFonts w:ascii="Arial Narrow" w:hAnsi="Arial Narrow" w:cs="Arial"/>
                <w:sz w:val="22"/>
                <w:szCs w:val="22"/>
              </w:rPr>
              <w:t>2.332.844</w:t>
            </w:r>
          </w:p>
        </w:tc>
        <w:tc>
          <w:tcPr>
            <w:tcW w:w="1843" w:type="dxa"/>
            <w:vAlign w:val="center"/>
          </w:tcPr>
          <w:p w14:paraId="4304BD93" w14:textId="77777777" w:rsidR="00443A32" w:rsidRPr="00541452" w:rsidRDefault="00443A32" w:rsidP="00443A3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7E99196" w14:textId="77777777" w:rsidR="00443A32" w:rsidRPr="00541452" w:rsidRDefault="00443A32" w:rsidP="00443A32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43A32" w:rsidRPr="00294E07" w14:paraId="2A1B7770" w14:textId="77777777" w:rsidTr="00A876D5">
        <w:trPr>
          <w:trHeight w:val="284"/>
        </w:trPr>
        <w:tc>
          <w:tcPr>
            <w:tcW w:w="3921" w:type="dxa"/>
            <w:vAlign w:val="center"/>
          </w:tcPr>
          <w:p w14:paraId="287866D7" w14:textId="77777777" w:rsidR="00443A32" w:rsidRPr="00294E07" w:rsidRDefault="00443A32" w:rsidP="00443A3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294E07">
              <w:rPr>
                <w:rFonts w:ascii="Arial Narrow" w:hAnsi="Arial Narrow" w:cs="Arial"/>
                <w:sz w:val="22"/>
                <w:szCs w:val="22"/>
              </w:rPr>
              <w:t>Vodna infrastruktura v koncesijskem območju</w:t>
            </w:r>
          </w:p>
        </w:tc>
        <w:tc>
          <w:tcPr>
            <w:tcW w:w="2316" w:type="dxa"/>
            <w:vAlign w:val="center"/>
          </w:tcPr>
          <w:p w14:paraId="2E0E12AF" w14:textId="77777777" w:rsidR="00443A32" w:rsidRPr="009C2496" w:rsidRDefault="00443A32" w:rsidP="00443A32">
            <w:pPr>
              <w:jc w:val="center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EB21B3">
              <w:rPr>
                <w:rFonts w:ascii="Arial Narrow" w:hAnsi="Arial Narrow" w:cs="Arial"/>
                <w:sz w:val="22"/>
                <w:szCs w:val="22"/>
              </w:rPr>
              <w:t>400.000</w:t>
            </w:r>
          </w:p>
        </w:tc>
        <w:tc>
          <w:tcPr>
            <w:tcW w:w="1843" w:type="dxa"/>
            <w:vAlign w:val="center"/>
          </w:tcPr>
          <w:p w14:paraId="6CEF8F79" w14:textId="77777777" w:rsidR="00443A32" w:rsidRPr="00B52F7E" w:rsidRDefault="00443A32" w:rsidP="00443A3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D60153C" w14:textId="77777777" w:rsidR="00443A32" w:rsidRPr="00294E07" w:rsidRDefault="00443A32" w:rsidP="00443A32">
            <w:pPr>
              <w:jc w:val="right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443A32" w:rsidRPr="00294E07" w14:paraId="4F11733D" w14:textId="77777777" w:rsidTr="00A876D5">
        <w:trPr>
          <w:trHeight w:val="284"/>
        </w:trPr>
        <w:tc>
          <w:tcPr>
            <w:tcW w:w="3921" w:type="dxa"/>
            <w:vAlign w:val="center"/>
          </w:tcPr>
          <w:p w14:paraId="7AC1D8F4" w14:textId="77777777" w:rsidR="00443A32" w:rsidRPr="00E24EEB" w:rsidRDefault="00443A32" w:rsidP="00443A3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E24EEB">
              <w:rPr>
                <w:rFonts w:ascii="Arial Narrow" w:hAnsi="Arial Narrow" w:cs="Arial"/>
                <w:sz w:val="22"/>
                <w:szCs w:val="22"/>
              </w:rPr>
              <w:t xml:space="preserve">Oprema HE in </w:t>
            </w:r>
            <w:r w:rsidR="00F329F9">
              <w:rPr>
                <w:rFonts w:ascii="Arial Narrow" w:hAnsi="Arial Narrow" w:cs="Arial"/>
                <w:sz w:val="22"/>
                <w:szCs w:val="22"/>
              </w:rPr>
              <w:t xml:space="preserve">črpalna </w:t>
            </w:r>
            <w:r w:rsidR="00F329F9" w:rsidRPr="00E24EEB">
              <w:rPr>
                <w:rFonts w:ascii="Arial Narrow" w:hAnsi="Arial Narrow" w:cs="Arial"/>
                <w:sz w:val="22"/>
                <w:szCs w:val="22"/>
              </w:rPr>
              <w:t>HE</w:t>
            </w:r>
            <w:r w:rsidR="00F329F9">
              <w:rPr>
                <w:rFonts w:ascii="Arial Narrow" w:hAnsi="Arial Narrow" w:cs="Arial"/>
                <w:sz w:val="22"/>
                <w:szCs w:val="22"/>
              </w:rPr>
              <w:t>, sončna elektrarna</w:t>
            </w:r>
          </w:p>
        </w:tc>
        <w:tc>
          <w:tcPr>
            <w:tcW w:w="2316" w:type="dxa"/>
            <w:vAlign w:val="center"/>
          </w:tcPr>
          <w:p w14:paraId="79ACFD9A" w14:textId="77777777" w:rsidR="00443A32" w:rsidRPr="00E24EEB" w:rsidRDefault="00443A32" w:rsidP="00443A3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43A32">
              <w:rPr>
                <w:rFonts w:ascii="Arial Narrow" w:hAnsi="Arial Narrow" w:cs="Arial"/>
                <w:sz w:val="22"/>
                <w:szCs w:val="22"/>
              </w:rPr>
              <w:t>197.329.747</w:t>
            </w:r>
          </w:p>
        </w:tc>
        <w:tc>
          <w:tcPr>
            <w:tcW w:w="1843" w:type="dxa"/>
            <w:vAlign w:val="center"/>
          </w:tcPr>
          <w:p w14:paraId="7C89EB9C" w14:textId="77777777" w:rsidR="00443A32" w:rsidRPr="00294E07" w:rsidRDefault="00443A32" w:rsidP="00443A3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220CAD0" w14:textId="77777777" w:rsidR="00443A32" w:rsidRPr="00294E07" w:rsidRDefault="00443A32" w:rsidP="00443A32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443A32" w:rsidRPr="00294E07" w14:paraId="64D0E856" w14:textId="77777777" w:rsidTr="00A876D5">
        <w:trPr>
          <w:trHeight w:val="284"/>
        </w:trPr>
        <w:tc>
          <w:tcPr>
            <w:tcW w:w="3921" w:type="dxa"/>
            <w:vAlign w:val="center"/>
          </w:tcPr>
          <w:p w14:paraId="6B7ED7A7" w14:textId="77777777" w:rsidR="00443A32" w:rsidRPr="00E24EEB" w:rsidRDefault="00443A32" w:rsidP="00443A3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E24EEB">
              <w:rPr>
                <w:rFonts w:ascii="Arial Narrow" w:hAnsi="Arial Narrow" w:cs="Arial"/>
                <w:sz w:val="22"/>
                <w:szCs w:val="22"/>
              </w:rPr>
              <w:t>Ostala oprema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873A6">
              <w:rPr>
                <w:rFonts w:ascii="Arial Narrow" w:hAnsi="Arial Narrow" w:cs="Arial"/>
                <w:sz w:val="16"/>
                <w:szCs w:val="16"/>
              </w:rPr>
              <w:t>(pohištvo, oprema počitniških objektov in druga neproizvodna oprema)</w:t>
            </w:r>
          </w:p>
        </w:tc>
        <w:tc>
          <w:tcPr>
            <w:tcW w:w="2316" w:type="dxa"/>
            <w:vAlign w:val="center"/>
          </w:tcPr>
          <w:p w14:paraId="7C242277" w14:textId="77777777" w:rsidR="00443A32" w:rsidRPr="00E24EEB" w:rsidRDefault="00443A32" w:rsidP="00443A3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43A32">
              <w:rPr>
                <w:rFonts w:ascii="Arial Narrow" w:hAnsi="Arial Narrow" w:cs="Arial"/>
                <w:sz w:val="22"/>
                <w:szCs w:val="22"/>
              </w:rPr>
              <w:t>2.574.617</w:t>
            </w:r>
          </w:p>
        </w:tc>
        <w:tc>
          <w:tcPr>
            <w:tcW w:w="1843" w:type="dxa"/>
            <w:vAlign w:val="center"/>
          </w:tcPr>
          <w:p w14:paraId="114B38BA" w14:textId="77777777" w:rsidR="00443A32" w:rsidRPr="00294E07" w:rsidRDefault="00443A32" w:rsidP="00443A3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DCBF70A" w14:textId="77777777" w:rsidR="00443A32" w:rsidRPr="00294E07" w:rsidRDefault="00443A32" w:rsidP="00443A32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443A32" w:rsidRPr="00294E07" w14:paraId="4DEAD521" w14:textId="77777777" w:rsidTr="00A876D5">
        <w:trPr>
          <w:trHeight w:val="284"/>
        </w:trPr>
        <w:tc>
          <w:tcPr>
            <w:tcW w:w="3921" w:type="dxa"/>
            <w:vAlign w:val="center"/>
          </w:tcPr>
          <w:p w14:paraId="3D6E23CD" w14:textId="77777777" w:rsidR="00443A32" w:rsidRPr="00294E07" w:rsidRDefault="00443A32" w:rsidP="00443A3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294E07">
              <w:rPr>
                <w:rFonts w:ascii="Arial Narrow" w:hAnsi="Arial Narrow" w:cs="Arial"/>
                <w:sz w:val="22"/>
                <w:szCs w:val="22"/>
              </w:rPr>
              <w:t xml:space="preserve">Zaloge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2316" w:type="dxa"/>
            <w:vAlign w:val="center"/>
          </w:tcPr>
          <w:p w14:paraId="45605347" w14:textId="77777777" w:rsidR="00443A32" w:rsidRPr="009C2496" w:rsidRDefault="00443A32" w:rsidP="00443A32">
            <w:pPr>
              <w:jc w:val="center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443A32">
              <w:rPr>
                <w:rFonts w:ascii="Arial Narrow" w:hAnsi="Arial Narrow" w:cs="Arial"/>
                <w:sz w:val="22"/>
                <w:szCs w:val="22"/>
              </w:rPr>
              <w:t>305.000</w:t>
            </w:r>
          </w:p>
        </w:tc>
        <w:tc>
          <w:tcPr>
            <w:tcW w:w="1843" w:type="dxa"/>
            <w:vAlign w:val="center"/>
          </w:tcPr>
          <w:p w14:paraId="1B67A289" w14:textId="77777777" w:rsidR="00443A32" w:rsidRPr="00294E07" w:rsidRDefault="00443A32" w:rsidP="00443A32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1D33024" w14:textId="77777777" w:rsidR="00443A32" w:rsidRPr="00294E07" w:rsidRDefault="00443A32" w:rsidP="00443A32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443A32" w:rsidRPr="00294E07" w14:paraId="29289A38" w14:textId="77777777" w:rsidTr="00A876D5">
        <w:trPr>
          <w:trHeight w:val="284"/>
        </w:trPr>
        <w:tc>
          <w:tcPr>
            <w:tcW w:w="3921" w:type="dxa"/>
            <w:shd w:val="clear" w:color="auto" w:fill="CCECFF"/>
            <w:vAlign w:val="center"/>
          </w:tcPr>
          <w:p w14:paraId="44FF3D29" w14:textId="77777777" w:rsidR="00443A32" w:rsidRPr="00294E07" w:rsidRDefault="00443A32" w:rsidP="00443A3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316" w:type="dxa"/>
            <w:shd w:val="clear" w:color="auto" w:fill="CCECFF"/>
            <w:vAlign w:val="center"/>
          </w:tcPr>
          <w:p w14:paraId="0EDA367F" w14:textId="77777777" w:rsidR="00443A32" w:rsidRPr="00294E07" w:rsidRDefault="00443A32" w:rsidP="00443A32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CCECFF"/>
            <w:vAlign w:val="center"/>
          </w:tcPr>
          <w:p w14:paraId="64696F7D" w14:textId="77777777" w:rsidR="00443A32" w:rsidRPr="00294E07" w:rsidRDefault="00443A32" w:rsidP="00443A32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4E07">
              <w:rPr>
                <w:rFonts w:ascii="Arial Narrow" w:hAnsi="Arial Narrow" w:cs="Arial"/>
                <w:b/>
                <w:sz w:val="22"/>
                <w:szCs w:val="22"/>
              </w:rPr>
              <w:t>PREMIJA SKUPAJ</w:t>
            </w:r>
          </w:p>
        </w:tc>
        <w:tc>
          <w:tcPr>
            <w:tcW w:w="1843" w:type="dxa"/>
            <w:vAlign w:val="center"/>
          </w:tcPr>
          <w:p w14:paraId="3BE707F2" w14:textId="77777777" w:rsidR="00443A32" w:rsidRPr="00294E07" w:rsidRDefault="00443A32" w:rsidP="00443A32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541452">
              <w:rPr>
                <w:rFonts w:ascii="Arial Narrow" w:hAnsi="Arial Narrow" w:cs="Arial"/>
                <w:sz w:val="22"/>
                <w:szCs w:val="22"/>
              </w:rPr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54145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15B11EE1" w14:textId="77777777" w:rsidR="00294E07" w:rsidRPr="00294E07" w:rsidRDefault="00294E07" w:rsidP="00294E07">
      <w:pPr>
        <w:rPr>
          <w:rFonts w:ascii="Arial Narrow" w:hAnsi="Arial Narrow" w:cs="Arial"/>
          <w:sz w:val="22"/>
          <w:szCs w:val="22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1843"/>
        <w:gridCol w:w="2835"/>
        <w:gridCol w:w="2268"/>
      </w:tblGrid>
      <w:tr w:rsidR="00294E07" w:rsidRPr="00294E07" w14:paraId="6C73B520" w14:textId="77777777" w:rsidTr="004A2F4C">
        <w:trPr>
          <w:trHeight w:val="284"/>
        </w:trPr>
        <w:tc>
          <w:tcPr>
            <w:tcW w:w="3006" w:type="dxa"/>
            <w:shd w:val="clear" w:color="auto" w:fill="CCECFF"/>
            <w:vAlign w:val="center"/>
          </w:tcPr>
          <w:p w14:paraId="46FA4A9F" w14:textId="77777777" w:rsidR="00294E07" w:rsidRPr="004A2F4C" w:rsidRDefault="00294E07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Specifikacija popustov</w:t>
            </w:r>
          </w:p>
        </w:tc>
        <w:tc>
          <w:tcPr>
            <w:tcW w:w="1843" w:type="dxa"/>
            <w:shd w:val="clear" w:color="auto" w:fill="CCECFF"/>
            <w:vAlign w:val="center"/>
          </w:tcPr>
          <w:p w14:paraId="0B0D8809" w14:textId="77777777" w:rsidR="00294E07" w:rsidRPr="004A2F4C" w:rsidRDefault="00294E07" w:rsidP="004A2F4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% popusta</w:t>
            </w:r>
          </w:p>
        </w:tc>
        <w:tc>
          <w:tcPr>
            <w:tcW w:w="2835" w:type="dxa"/>
            <w:shd w:val="clear" w:color="auto" w:fill="CCECFF"/>
            <w:vAlign w:val="center"/>
          </w:tcPr>
          <w:p w14:paraId="212885AE" w14:textId="77777777" w:rsidR="00294E07" w:rsidRPr="004A2F4C" w:rsidRDefault="00294E07" w:rsidP="004A2F4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Osnova za izračun</w:t>
            </w:r>
            <w:r w:rsidR="009A5EB3" w:rsidRPr="004A2F4C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popusta</w:t>
            </w:r>
          </w:p>
        </w:tc>
        <w:tc>
          <w:tcPr>
            <w:tcW w:w="2268" w:type="dxa"/>
            <w:shd w:val="clear" w:color="auto" w:fill="CCECFF"/>
            <w:vAlign w:val="center"/>
          </w:tcPr>
          <w:p w14:paraId="2A9D37D5" w14:textId="77777777" w:rsidR="00294E07" w:rsidRPr="004A2F4C" w:rsidRDefault="00294E07" w:rsidP="004A2F4C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Znesek popusta v</w:t>
            </w:r>
            <w:r w:rsidR="009A5EB3" w:rsidRPr="004A2F4C">
              <w:rPr>
                <w:rFonts w:ascii="Arial Narrow" w:hAnsi="Arial Narrow" w:cs="Arial"/>
                <w:b/>
                <w:sz w:val="22"/>
                <w:szCs w:val="22"/>
              </w:rPr>
              <w:t xml:space="preserve"> €</w:t>
            </w:r>
          </w:p>
        </w:tc>
      </w:tr>
      <w:tr w:rsidR="009A5EB3" w:rsidRPr="00294E07" w14:paraId="4F37FB1A" w14:textId="77777777" w:rsidTr="004A2F4C">
        <w:trPr>
          <w:trHeight w:val="284"/>
        </w:trPr>
        <w:tc>
          <w:tcPr>
            <w:tcW w:w="3006" w:type="dxa"/>
            <w:shd w:val="clear" w:color="auto" w:fill="auto"/>
            <w:vAlign w:val="center"/>
          </w:tcPr>
          <w:p w14:paraId="2DF88928" w14:textId="77777777" w:rsidR="009A5EB3" w:rsidRPr="006E5E28" w:rsidRDefault="009A5EB3" w:rsidP="004A2F4C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B2992D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AB1E6E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BB1597" w14:textId="77777777" w:rsidR="009A5EB3" w:rsidRPr="006E5E28" w:rsidRDefault="009A5EB3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9A5EB3" w:rsidRPr="00294E07" w14:paraId="67DCA07D" w14:textId="77777777" w:rsidTr="004A2F4C">
        <w:trPr>
          <w:trHeight w:val="284"/>
        </w:trPr>
        <w:tc>
          <w:tcPr>
            <w:tcW w:w="3006" w:type="dxa"/>
            <w:shd w:val="clear" w:color="auto" w:fill="auto"/>
            <w:vAlign w:val="center"/>
          </w:tcPr>
          <w:p w14:paraId="31A8E598" w14:textId="77777777" w:rsidR="009A5EB3" w:rsidRPr="006E5E28" w:rsidRDefault="009A5EB3" w:rsidP="004A2F4C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7CC732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F28DE0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399382" w14:textId="77777777" w:rsidR="009A5EB3" w:rsidRPr="006E5E28" w:rsidRDefault="009A5EB3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9A5EB3" w:rsidRPr="00294E07" w14:paraId="30605F2D" w14:textId="77777777" w:rsidTr="004A2F4C">
        <w:trPr>
          <w:trHeight w:val="284"/>
        </w:trPr>
        <w:tc>
          <w:tcPr>
            <w:tcW w:w="3006" w:type="dxa"/>
            <w:shd w:val="clear" w:color="auto" w:fill="auto"/>
            <w:vAlign w:val="center"/>
          </w:tcPr>
          <w:p w14:paraId="1605D971" w14:textId="77777777" w:rsidR="009A5EB3" w:rsidRPr="006E5E28" w:rsidRDefault="009A5EB3" w:rsidP="004A2F4C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738B74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B9E550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9F17C9" w14:textId="77777777" w:rsidR="009A5EB3" w:rsidRPr="006E5E28" w:rsidRDefault="009A5EB3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9A5EB3" w:rsidRPr="00294E07" w14:paraId="73F89E8C" w14:textId="77777777" w:rsidTr="004A2F4C">
        <w:trPr>
          <w:trHeight w:val="284"/>
        </w:trPr>
        <w:tc>
          <w:tcPr>
            <w:tcW w:w="3006" w:type="dxa"/>
            <w:shd w:val="clear" w:color="auto" w:fill="auto"/>
            <w:vAlign w:val="center"/>
          </w:tcPr>
          <w:p w14:paraId="7C2FFD10" w14:textId="77777777" w:rsidR="009A5EB3" w:rsidRPr="006E5E28" w:rsidRDefault="009A5EB3" w:rsidP="004A2F4C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0C4619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EA0D83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155206" w14:textId="77777777" w:rsidR="009A5EB3" w:rsidRPr="006E5E28" w:rsidRDefault="009A5EB3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9A5EB3" w:rsidRPr="00294E07" w14:paraId="51AEC3BD" w14:textId="77777777" w:rsidTr="004A2F4C">
        <w:trPr>
          <w:trHeight w:val="284"/>
        </w:trPr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7500E" w14:textId="77777777" w:rsidR="009A5EB3" w:rsidRPr="006E5E28" w:rsidRDefault="009A5EB3" w:rsidP="004A2F4C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F6F1D7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A8AD41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0B8309" w14:textId="77777777" w:rsidR="009A5EB3" w:rsidRPr="006E5E28" w:rsidRDefault="009A5EB3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9A5EB3" w:rsidRPr="00294E07" w14:paraId="49AD69E1" w14:textId="77777777" w:rsidTr="004A2F4C">
        <w:trPr>
          <w:trHeight w:val="284"/>
        </w:trPr>
        <w:tc>
          <w:tcPr>
            <w:tcW w:w="3006" w:type="dxa"/>
            <w:shd w:val="clear" w:color="auto" w:fill="CCECFF"/>
            <w:vAlign w:val="center"/>
          </w:tcPr>
          <w:p w14:paraId="389810D6" w14:textId="77777777" w:rsidR="009A5EB3" w:rsidRPr="006E5E28" w:rsidRDefault="009A5EB3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b/>
                <w:sz w:val="22"/>
                <w:szCs w:val="22"/>
              </w:rPr>
              <w:t>Skupaj popusti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CAC027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3A6CE9" w14:textId="77777777" w:rsidR="009A5EB3" w:rsidRPr="006E5E28" w:rsidRDefault="009A5EB3" w:rsidP="004A2F4C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711131" w14:textId="77777777" w:rsidR="009A5EB3" w:rsidRPr="006E5E28" w:rsidRDefault="009A5EB3" w:rsidP="004A2F4C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6E5E28">
              <w:rPr>
                <w:rFonts w:ascii="Arial Narrow" w:hAnsi="Arial Narrow" w:cs="Arial"/>
                <w:sz w:val="22"/>
                <w:szCs w:val="22"/>
              </w:rPr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6E5E28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1CC3B7DB" w14:textId="77777777" w:rsidR="00294E07" w:rsidRPr="00294E07" w:rsidRDefault="00294E07" w:rsidP="00294E07">
      <w:pPr>
        <w:rPr>
          <w:rFonts w:ascii="Arial Narrow" w:hAnsi="Arial Narrow" w:cs="Arial"/>
          <w:sz w:val="22"/>
          <w:szCs w:val="22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  <w:gridCol w:w="2268"/>
      </w:tblGrid>
      <w:tr w:rsidR="009A5EB3" w:rsidRPr="00294E07" w14:paraId="70B0BFEF" w14:textId="77777777" w:rsidTr="004A2F4C">
        <w:trPr>
          <w:trHeight w:val="340"/>
        </w:trPr>
        <w:tc>
          <w:tcPr>
            <w:tcW w:w="7684" w:type="dxa"/>
            <w:shd w:val="clear" w:color="auto" w:fill="CCECFF"/>
            <w:vAlign w:val="center"/>
          </w:tcPr>
          <w:p w14:paraId="1B70FB3E" w14:textId="77777777" w:rsidR="009A5EB3" w:rsidRPr="004A2F4C" w:rsidRDefault="009A5EB3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Skupaj premija s popusti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633338" w14:textId="77777777" w:rsidR="009A5EB3" w:rsidRPr="004A2F4C" w:rsidRDefault="009A5EB3" w:rsidP="004A2F4C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4A2F4C">
              <w:rPr>
                <w:rFonts w:ascii="Arial Narrow" w:hAnsi="Arial Narrow" w:cs="Arial"/>
                <w:sz w:val="22"/>
                <w:szCs w:val="22"/>
              </w:rP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9A5EB3" w:rsidRPr="00294E07" w14:paraId="768CDF52" w14:textId="77777777" w:rsidTr="004A2F4C">
        <w:trPr>
          <w:trHeight w:val="340"/>
        </w:trPr>
        <w:tc>
          <w:tcPr>
            <w:tcW w:w="7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036CC" w14:textId="77777777" w:rsidR="009A5EB3" w:rsidRPr="004A2F4C" w:rsidRDefault="009A5EB3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 xml:space="preserve">DPZP </w:t>
            </w:r>
            <w:r w:rsidR="0067632C" w:rsidRPr="004A2F4C">
              <w:rPr>
                <w:rFonts w:ascii="Arial Narrow" w:hAnsi="Arial Narrow" w:cs="Arial"/>
                <w:b/>
                <w:sz w:val="22"/>
                <w:szCs w:val="22"/>
              </w:rPr>
              <w:t xml:space="preserve">8,5 </w:t>
            </w: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 xml:space="preserve">% 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031D6E" w14:textId="77777777" w:rsidR="009A5EB3" w:rsidRPr="004A2F4C" w:rsidRDefault="009A5EB3" w:rsidP="004A2F4C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4A2F4C">
              <w:rPr>
                <w:rFonts w:ascii="Arial Narrow" w:hAnsi="Arial Narrow" w:cs="Arial"/>
                <w:sz w:val="22"/>
                <w:szCs w:val="22"/>
              </w:rP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9A5EB3" w:rsidRPr="00294E07" w14:paraId="0B0DCEE6" w14:textId="77777777" w:rsidTr="004A2F4C">
        <w:trPr>
          <w:trHeight w:val="340"/>
        </w:trPr>
        <w:tc>
          <w:tcPr>
            <w:tcW w:w="7684" w:type="dxa"/>
            <w:shd w:val="clear" w:color="auto" w:fill="CCECFF"/>
            <w:vAlign w:val="center"/>
          </w:tcPr>
          <w:p w14:paraId="15604F3E" w14:textId="77777777" w:rsidR="009A5EB3" w:rsidRPr="004A2F4C" w:rsidRDefault="009A5EB3" w:rsidP="004A2F4C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Skupaj premija z DPZP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CCBA24" w14:textId="77777777" w:rsidR="009A5EB3" w:rsidRPr="004A2F4C" w:rsidRDefault="009A5EB3" w:rsidP="004A2F4C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4A2F4C">
              <w:rPr>
                <w:rFonts w:ascii="Arial Narrow" w:hAnsi="Arial Narrow" w:cs="Arial"/>
                <w:sz w:val="22"/>
                <w:szCs w:val="22"/>
              </w:rP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2BC6FC89" w14:textId="77777777" w:rsidR="00294E07" w:rsidRPr="00294E07" w:rsidRDefault="00294E07" w:rsidP="00294E07">
      <w:pPr>
        <w:rPr>
          <w:rFonts w:ascii="Arial Narrow" w:hAnsi="Arial Narrow" w:cs="Arial"/>
          <w:sz w:val="22"/>
          <w:szCs w:val="22"/>
        </w:rPr>
      </w:pPr>
    </w:p>
    <w:p w14:paraId="0BD2E957" w14:textId="77777777" w:rsidR="00EA42D6" w:rsidRDefault="000933DE" w:rsidP="00987C09">
      <w:pPr>
        <w:jc w:val="left"/>
        <w:rPr>
          <w:rFonts w:ascii="Arial" w:hAnsi="Arial" w:cs="Arial"/>
        </w:rPr>
      </w:pPr>
      <w:r w:rsidRPr="00F37987">
        <w:rPr>
          <w:rFonts w:ascii="Arial Narrow" w:hAnsi="Arial Narrow" w:cs="Arial"/>
          <w:b/>
          <w:bCs/>
          <w:spacing w:val="-3"/>
          <w:sz w:val="22"/>
          <w:szCs w:val="22"/>
        </w:rPr>
        <w:t>Ponudnik navedeno potrjuje s predložitvijo izpolnjenega obrazca po sistemu e-JN</w:t>
      </w:r>
      <w:r w:rsidR="00987C09">
        <w:rPr>
          <w:rFonts w:ascii="Arial Narrow" w:hAnsi="Arial Narrow" w:cs="Arial"/>
          <w:b/>
          <w:bCs/>
          <w:spacing w:val="-3"/>
          <w:sz w:val="22"/>
          <w:szCs w:val="22"/>
        </w:rPr>
        <w:t>.</w:t>
      </w:r>
    </w:p>
    <w:sectPr w:rsidR="00EA42D6" w:rsidSect="00DF09B3">
      <w:headerReference w:type="default" r:id="rId8"/>
      <w:footerReference w:type="default" r:id="rId9"/>
      <w:pgSz w:w="11907" w:h="16840" w:code="9"/>
      <w:pgMar w:top="1560" w:right="1134" w:bottom="1077" w:left="1134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398C3" w14:textId="77777777" w:rsidR="00885B66" w:rsidRDefault="00885B66">
      <w:r>
        <w:separator/>
      </w:r>
    </w:p>
  </w:endnote>
  <w:endnote w:type="continuationSeparator" w:id="0">
    <w:p w14:paraId="7D134E95" w14:textId="77777777" w:rsidR="00885B66" w:rsidRDefault="0088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(WE)">
    <w:altName w:val="Arial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77DBC" w14:textId="77777777" w:rsidR="00987C09" w:rsidRPr="007D447B" w:rsidRDefault="00987C09" w:rsidP="00987C09">
    <w:pPr>
      <w:pStyle w:val="Noga"/>
      <w:pBdr>
        <w:top w:val="single" w:sz="4" w:space="1" w:color="auto"/>
      </w:pBdr>
      <w:jc w:val="center"/>
      <w:rPr>
        <w:rStyle w:val="tevilkastrani"/>
        <w:rFonts w:ascii="Arial" w:hAnsi="Arial" w:cs="Arial"/>
        <w:sz w:val="18"/>
        <w:szCs w:val="18"/>
      </w:rPr>
    </w:pPr>
    <w:r w:rsidRPr="007D447B">
      <w:rPr>
        <w:rFonts w:ascii="Arial" w:hAnsi="Arial" w:cs="Arial"/>
        <w:sz w:val="18"/>
        <w:szCs w:val="18"/>
      </w:rPr>
      <w:t>stran:</w:t>
    </w:r>
    <w:r>
      <w:rPr>
        <w:rFonts w:ascii="Arial" w:hAnsi="Arial" w:cs="Arial"/>
        <w:sz w:val="18"/>
        <w:szCs w:val="18"/>
      </w:rPr>
      <w:t xml:space="preserve"> 16</w:t>
    </w:r>
    <w:r w:rsidRPr="007D447B">
      <w:rPr>
        <w:rFonts w:ascii="Arial" w:hAnsi="Arial" w:cs="Arial"/>
        <w:sz w:val="18"/>
        <w:szCs w:val="18"/>
      </w:rPr>
      <w:t>/</w:t>
    </w:r>
    <w:r>
      <w:rPr>
        <w:rStyle w:val="tevilkastrani"/>
        <w:rFonts w:ascii="Arial" w:hAnsi="Arial" w:cs="Arial"/>
        <w:sz w:val="18"/>
        <w:szCs w:val="18"/>
      </w:rPr>
      <w:t>30</w:t>
    </w:r>
  </w:p>
  <w:p w14:paraId="4D6F65FF" w14:textId="77777777" w:rsidR="00987C09" w:rsidRDefault="00987C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E72B7" w14:textId="77777777" w:rsidR="00885B66" w:rsidRDefault="00885B66">
      <w:r>
        <w:separator/>
      </w:r>
    </w:p>
  </w:footnote>
  <w:footnote w:type="continuationSeparator" w:id="0">
    <w:p w14:paraId="4683E417" w14:textId="77777777" w:rsidR="00885B66" w:rsidRDefault="00885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72E6" w14:textId="77777777" w:rsidR="00C32DA6" w:rsidRDefault="00C32DA6" w:rsidP="00C952D7">
    <w:pPr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639"/>
      </w:tabs>
    </w:pPr>
  </w:p>
  <w:p w14:paraId="4BE8C236" w14:textId="77777777" w:rsidR="00C32DA6" w:rsidRDefault="00C32DA6" w:rsidP="00C952D7">
    <w:pPr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639"/>
      </w:tabs>
    </w:pPr>
  </w:p>
  <w:p w14:paraId="3B6F7798" w14:textId="77777777" w:rsidR="000C09D8" w:rsidRPr="004E750D" w:rsidRDefault="000C09D8" w:rsidP="00C952D7">
    <w:pPr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639"/>
      </w:tabs>
    </w:pPr>
  </w:p>
  <w:p w14:paraId="3E4BE43A" w14:textId="77777777" w:rsidR="00C32DA6" w:rsidRPr="00C952D7" w:rsidRDefault="00C32DA6" w:rsidP="00C952D7">
    <w:pPr>
      <w:pStyle w:val="Glav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730114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5BA6AE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Heading1clen"/>
      <w:lvlText w:val="*"/>
      <w:lvlJc w:val="left"/>
    </w:lvl>
  </w:abstractNum>
  <w:abstractNum w:abstractNumId="3" w15:restartNumberingAfterBreak="0">
    <w:nsid w:val="00000003"/>
    <w:multiLevelType w:val="multilevel"/>
    <w:tmpl w:val="8F38D54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1781172"/>
    <w:multiLevelType w:val="multilevel"/>
    <w:tmpl w:val="E15050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2BD486A"/>
    <w:multiLevelType w:val="hybridMultilevel"/>
    <w:tmpl w:val="6D4C7998"/>
    <w:lvl w:ilvl="0" w:tplc="ACEAFF0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39B7028"/>
    <w:multiLevelType w:val="hybridMultilevel"/>
    <w:tmpl w:val="5A2CE108"/>
    <w:lvl w:ilvl="0" w:tplc="DF1E4768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A44834"/>
    <w:multiLevelType w:val="hybridMultilevel"/>
    <w:tmpl w:val="7708D4D4"/>
    <w:lvl w:ilvl="0" w:tplc="86142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0905CA"/>
    <w:multiLevelType w:val="hybridMultilevel"/>
    <w:tmpl w:val="C382F9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8649E"/>
    <w:multiLevelType w:val="singleLevel"/>
    <w:tmpl w:val="9788BADC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8E42C2"/>
    <w:multiLevelType w:val="hybridMultilevel"/>
    <w:tmpl w:val="91F85DB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1D0BA6"/>
    <w:multiLevelType w:val="multilevel"/>
    <w:tmpl w:val="3BCA31E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3025520"/>
    <w:multiLevelType w:val="multilevel"/>
    <w:tmpl w:val="C28C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357" w:hanging="357"/>
      </w:pPr>
      <w:rPr>
        <w:rFonts w:ascii="Verdana" w:hAnsi="Verdana"/>
        <w:b w:val="0"/>
        <w:i/>
        <w:sz w:val="20"/>
      </w:rPr>
    </w:lvl>
    <w:lvl w:ilvl="2">
      <w:numFmt w:val="bullet"/>
      <w:lvlText w:val=""/>
      <w:lvlJc w:val="left"/>
      <w:pPr>
        <w:ind w:left="720" w:hanging="363"/>
      </w:pPr>
      <w:rPr>
        <w:rFonts w:ascii="Symbol" w:hAnsi="Symbol"/>
      </w:rPr>
    </w:lvl>
    <w:lvl w:ilvl="3">
      <w:numFmt w:val="bullet"/>
      <w:lvlText w:val=""/>
      <w:lvlJc w:val="left"/>
      <w:pPr>
        <w:ind w:left="1077" w:hanging="357"/>
      </w:pPr>
      <w:rPr>
        <w:rFonts w:ascii="Symbol" w:hAnsi="Symbol"/>
      </w:rPr>
    </w:lvl>
    <w:lvl w:ilvl="4">
      <w:numFmt w:val="bullet"/>
      <w:lvlText w:val="-"/>
      <w:lvlJc w:val="left"/>
      <w:pPr>
        <w:ind w:left="1440" w:hanging="363"/>
      </w:pPr>
      <w:rPr>
        <w:rFonts w:ascii="Verdana" w:hAnsi="Verdana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eastAsia="Calibri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A10805"/>
    <w:multiLevelType w:val="hybridMultilevel"/>
    <w:tmpl w:val="9A0EA2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BF4512"/>
    <w:multiLevelType w:val="hybridMultilevel"/>
    <w:tmpl w:val="30E2CAB4"/>
    <w:lvl w:ilvl="0" w:tplc="3778430E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3192F"/>
    <w:multiLevelType w:val="hybridMultilevel"/>
    <w:tmpl w:val="84FAD26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82F"/>
    <w:multiLevelType w:val="multilevel"/>
    <w:tmpl w:val="70A291D4"/>
    <w:lvl w:ilvl="0">
      <w:start w:val="1"/>
      <w:numFmt w:val="bullet"/>
      <w:lvlText w:val="•"/>
      <w:lvlJc w:val="left"/>
      <w:pPr>
        <w:ind w:left="714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  <w:color w:val="0099FF"/>
      </w:rPr>
    </w:lvl>
    <w:lvl w:ilvl="2">
      <w:start w:val="1"/>
      <w:numFmt w:val="bullet"/>
      <w:lvlText w:val=""/>
      <w:lvlJc w:val="left"/>
      <w:pPr>
        <w:ind w:left="107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3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97" w:hanging="1440"/>
      </w:pPr>
      <w:rPr>
        <w:rFonts w:hint="default"/>
      </w:rPr>
    </w:lvl>
  </w:abstractNum>
  <w:abstractNum w:abstractNumId="17" w15:restartNumberingAfterBreak="0">
    <w:nsid w:val="1F1E6AC6"/>
    <w:multiLevelType w:val="hybridMultilevel"/>
    <w:tmpl w:val="6764D88A"/>
    <w:lvl w:ilvl="0" w:tplc="AC78E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8E140E"/>
    <w:multiLevelType w:val="multilevel"/>
    <w:tmpl w:val="32125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eastAsia="Calibri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54A3EF6"/>
    <w:multiLevelType w:val="hybridMultilevel"/>
    <w:tmpl w:val="3E442B20"/>
    <w:lvl w:ilvl="0" w:tplc="AB30CAD4">
      <w:start w:val="1"/>
      <w:numFmt w:val="bullet"/>
      <w:pStyle w:val="pikaalineje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2A2B5F87"/>
    <w:multiLevelType w:val="hybridMultilevel"/>
    <w:tmpl w:val="9D6CAFD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82218"/>
    <w:multiLevelType w:val="multilevel"/>
    <w:tmpl w:val="DFA08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37C6BE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3837624"/>
    <w:multiLevelType w:val="hybridMultilevel"/>
    <w:tmpl w:val="A91C32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471F7E"/>
    <w:multiLevelType w:val="hybridMultilevel"/>
    <w:tmpl w:val="CA9443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9C40A9"/>
    <w:multiLevelType w:val="hybridMultilevel"/>
    <w:tmpl w:val="C368FFBA"/>
    <w:lvl w:ilvl="0" w:tplc="3778430E">
      <w:start w:val="1"/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D71EF0"/>
    <w:multiLevelType w:val="hybridMultilevel"/>
    <w:tmpl w:val="370AF5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4060D6"/>
    <w:multiLevelType w:val="hybridMultilevel"/>
    <w:tmpl w:val="1576CCA0"/>
    <w:lvl w:ilvl="0" w:tplc="5AEC767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C5258"/>
    <w:multiLevelType w:val="hybridMultilevel"/>
    <w:tmpl w:val="8A905658"/>
    <w:lvl w:ilvl="0" w:tplc="0E58A6DC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2F4F51"/>
    <w:multiLevelType w:val="hybridMultilevel"/>
    <w:tmpl w:val="128854C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03175"/>
    <w:multiLevelType w:val="multilevel"/>
    <w:tmpl w:val="152E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192F7C"/>
    <w:multiLevelType w:val="hybridMultilevel"/>
    <w:tmpl w:val="67B03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0E542E"/>
    <w:multiLevelType w:val="hybridMultilevel"/>
    <w:tmpl w:val="BD6C8846"/>
    <w:lvl w:ilvl="0" w:tplc="649073AA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BF354D"/>
    <w:multiLevelType w:val="multilevel"/>
    <w:tmpl w:val="6F2423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 Narrow" w:eastAsia="Calibri" w:hAnsi="Arial Narrow" w:cs="Aria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F355EB7"/>
    <w:multiLevelType w:val="multilevel"/>
    <w:tmpl w:val="666468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52BA740A"/>
    <w:multiLevelType w:val="hybridMultilevel"/>
    <w:tmpl w:val="D57695D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C34211"/>
    <w:multiLevelType w:val="hybridMultilevel"/>
    <w:tmpl w:val="8BCECE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D4508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8" w15:restartNumberingAfterBreak="0">
    <w:nsid w:val="58B86228"/>
    <w:multiLevelType w:val="hybridMultilevel"/>
    <w:tmpl w:val="72302D24"/>
    <w:lvl w:ilvl="0" w:tplc="ADDA2DC0">
      <w:start w:val="5"/>
      <w:numFmt w:val="bullet"/>
      <w:lvlText w:val="-"/>
      <w:lvlJc w:val="left"/>
      <w:pPr>
        <w:ind w:left="405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 w15:restartNumberingAfterBreak="0">
    <w:nsid w:val="5E2909BD"/>
    <w:multiLevelType w:val="multilevel"/>
    <w:tmpl w:val="D7603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 Narrow" w:eastAsia="Calibri" w:hAnsi="Arial Narrow" w:cs="Aria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12C32D7"/>
    <w:multiLevelType w:val="hybridMultilevel"/>
    <w:tmpl w:val="4F3AE56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587A87"/>
    <w:multiLevelType w:val="hybridMultilevel"/>
    <w:tmpl w:val="C996FE9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6064E54"/>
    <w:multiLevelType w:val="multilevel"/>
    <w:tmpl w:val="641AAFD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0099FF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C084FDE"/>
    <w:multiLevelType w:val="hybridMultilevel"/>
    <w:tmpl w:val="A0CC3A9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A402F5"/>
    <w:multiLevelType w:val="multilevel"/>
    <w:tmpl w:val="241CB026"/>
    <w:lvl w:ilvl="0">
      <w:numFmt w:val="bullet"/>
      <w:lvlText w:val=""/>
      <w:lvlJc w:val="left"/>
      <w:pPr>
        <w:ind w:left="360" w:hanging="360"/>
      </w:pPr>
      <w:rPr>
        <w:rFonts w:ascii="Wingdings 2" w:eastAsia="Times New Roman" w:hAnsi="Wingdings 2" w:cs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5" w15:restartNumberingAfterBreak="0">
    <w:nsid w:val="6F5438A3"/>
    <w:multiLevelType w:val="hybridMultilevel"/>
    <w:tmpl w:val="B442F3F8"/>
    <w:lvl w:ilvl="0" w:tplc="276A56C8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CE626D"/>
    <w:multiLevelType w:val="hybridMultilevel"/>
    <w:tmpl w:val="831C539E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4"/>
  </w:num>
  <w:num w:numId="4">
    <w:abstractNumId w:val="19"/>
  </w:num>
  <w:num w:numId="5">
    <w:abstractNumId w:val="22"/>
  </w:num>
  <w:num w:numId="6">
    <w:abstractNumId w:val="42"/>
  </w:num>
  <w:num w:numId="7">
    <w:abstractNumId w:val="15"/>
  </w:num>
  <w:num w:numId="8">
    <w:abstractNumId w:val="6"/>
  </w:num>
  <w:num w:numId="9">
    <w:abstractNumId w:val="35"/>
  </w:num>
  <w:num w:numId="10">
    <w:abstractNumId w:val="2"/>
    <w:lvlOverride w:ilvl="0">
      <w:lvl w:ilvl="0">
        <w:start w:val="1"/>
        <w:numFmt w:val="bullet"/>
        <w:pStyle w:val="Heading1clen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9"/>
  </w:num>
  <w:num w:numId="13">
    <w:abstractNumId w:val="45"/>
  </w:num>
  <w:num w:numId="14">
    <w:abstractNumId w:val="7"/>
  </w:num>
  <w:num w:numId="15">
    <w:abstractNumId w:val="41"/>
  </w:num>
  <w:num w:numId="16">
    <w:abstractNumId w:val="20"/>
  </w:num>
  <w:num w:numId="17">
    <w:abstractNumId w:val="21"/>
  </w:num>
  <w:num w:numId="18">
    <w:abstractNumId w:val="8"/>
  </w:num>
  <w:num w:numId="19">
    <w:abstractNumId w:val="18"/>
  </w:num>
  <w:num w:numId="20">
    <w:abstractNumId w:val="32"/>
  </w:num>
  <w:num w:numId="21">
    <w:abstractNumId w:val="39"/>
  </w:num>
  <w:num w:numId="22">
    <w:abstractNumId w:val="5"/>
  </w:num>
  <w:num w:numId="23">
    <w:abstractNumId w:val="38"/>
  </w:num>
  <w:num w:numId="24">
    <w:abstractNumId w:val="36"/>
  </w:num>
  <w:num w:numId="25">
    <w:abstractNumId w:val="24"/>
  </w:num>
  <w:num w:numId="26">
    <w:abstractNumId w:val="23"/>
  </w:num>
  <w:num w:numId="27">
    <w:abstractNumId w:val="31"/>
  </w:num>
  <w:num w:numId="28">
    <w:abstractNumId w:val="28"/>
  </w:num>
  <w:num w:numId="29">
    <w:abstractNumId w:val="46"/>
  </w:num>
  <w:num w:numId="30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29"/>
  </w:num>
  <w:num w:numId="33">
    <w:abstractNumId w:val="43"/>
  </w:num>
  <w:num w:numId="34">
    <w:abstractNumId w:val="40"/>
  </w:num>
  <w:num w:numId="35">
    <w:abstractNumId w:val="37"/>
  </w:num>
  <w:num w:numId="36">
    <w:abstractNumId w:val="27"/>
  </w:num>
  <w:num w:numId="37">
    <w:abstractNumId w:val="17"/>
  </w:num>
  <w:num w:numId="38">
    <w:abstractNumId w:val="26"/>
  </w:num>
  <w:num w:numId="39">
    <w:abstractNumId w:val="16"/>
  </w:num>
  <w:num w:numId="40">
    <w:abstractNumId w:val="25"/>
  </w:num>
  <w:num w:numId="41">
    <w:abstractNumId w:val="14"/>
  </w:num>
  <w:num w:numId="42">
    <w:abstractNumId w:val="4"/>
  </w:num>
  <w:num w:numId="43">
    <w:abstractNumId w:val="33"/>
  </w:num>
  <w:num w:numId="44">
    <w:abstractNumId w:val="44"/>
  </w:num>
  <w:num w:numId="45">
    <w:abstractNumId w:val="12"/>
  </w:num>
  <w:num w:numId="46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AMWq8Ew5Io3NuPStnerB4dMUE4irbX6k4THvR74guZGwVx8sc7XTwIcb2z0PxNBcf/nREhKpoRfqt3uBER1jbw==" w:salt="Wp+x7ZYuEK3HRvILvCIvQ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71DC"/>
    <w:rsid w:val="000010CF"/>
    <w:rsid w:val="00001CB8"/>
    <w:rsid w:val="000025BB"/>
    <w:rsid w:val="00003EE0"/>
    <w:rsid w:val="00005AFC"/>
    <w:rsid w:val="000065AD"/>
    <w:rsid w:val="00006A47"/>
    <w:rsid w:val="00007BC4"/>
    <w:rsid w:val="00007FF7"/>
    <w:rsid w:val="00010BDC"/>
    <w:rsid w:val="00010DD8"/>
    <w:rsid w:val="00011359"/>
    <w:rsid w:val="00012E72"/>
    <w:rsid w:val="00013BED"/>
    <w:rsid w:val="00014C6D"/>
    <w:rsid w:val="0001594E"/>
    <w:rsid w:val="0002074D"/>
    <w:rsid w:val="00020D1C"/>
    <w:rsid w:val="0002133F"/>
    <w:rsid w:val="00021CE8"/>
    <w:rsid w:val="00022DA6"/>
    <w:rsid w:val="0002342E"/>
    <w:rsid w:val="0002429A"/>
    <w:rsid w:val="00024961"/>
    <w:rsid w:val="00024A3A"/>
    <w:rsid w:val="000253FA"/>
    <w:rsid w:val="00026345"/>
    <w:rsid w:val="00026E9E"/>
    <w:rsid w:val="0003050A"/>
    <w:rsid w:val="00031417"/>
    <w:rsid w:val="00031B2C"/>
    <w:rsid w:val="00031E31"/>
    <w:rsid w:val="000335F9"/>
    <w:rsid w:val="00033D26"/>
    <w:rsid w:val="00034418"/>
    <w:rsid w:val="00034434"/>
    <w:rsid w:val="00034623"/>
    <w:rsid w:val="00036AB4"/>
    <w:rsid w:val="00036F43"/>
    <w:rsid w:val="0003735F"/>
    <w:rsid w:val="00040441"/>
    <w:rsid w:val="000411F7"/>
    <w:rsid w:val="00041EE1"/>
    <w:rsid w:val="00042179"/>
    <w:rsid w:val="000434B9"/>
    <w:rsid w:val="00043F0A"/>
    <w:rsid w:val="00045913"/>
    <w:rsid w:val="000459AE"/>
    <w:rsid w:val="00050047"/>
    <w:rsid w:val="00051A47"/>
    <w:rsid w:val="00051DF8"/>
    <w:rsid w:val="00054BBB"/>
    <w:rsid w:val="00055941"/>
    <w:rsid w:val="00055FD9"/>
    <w:rsid w:val="00056292"/>
    <w:rsid w:val="00056D3C"/>
    <w:rsid w:val="0005743C"/>
    <w:rsid w:val="00060623"/>
    <w:rsid w:val="0006096A"/>
    <w:rsid w:val="0006157B"/>
    <w:rsid w:val="00063B30"/>
    <w:rsid w:val="00065D04"/>
    <w:rsid w:val="00065F64"/>
    <w:rsid w:val="000665EC"/>
    <w:rsid w:val="00067205"/>
    <w:rsid w:val="000678A0"/>
    <w:rsid w:val="00070D3F"/>
    <w:rsid w:val="000726A8"/>
    <w:rsid w:val="00073B0F"/>
    <w:rsid w:val="00073EF5"/>
    <w:rsid w:val="0007408B"/>
    <w:rsid w:val="00074B5E"/>
    <w:rsid w:val="00077930"/>
    <w:rsid w:val="000779B1"/>
    <w:rsid w:val="00077A64"/>
    <w:rsid w:val="000803DA"/>
    <w:rsid w:val="00080820"/>
    <w:rsid w:val="00082C0E"/>
    <w:rsid w:val="0008335B"/>
    <w:rsid w:val="00083604"/>
    <w:rsid w:val="00084FC6"/>
    <w:rsid w:val="000850DA"/>
    <w:rsid w:val="00085A45"/>
    <w:rsid w:val="00085B81"/>
    <w:rsid w:val="000863DA"/>
    <w:rsid w:val="000867E2"/>
    <w:rsid w:val="0008723F"/>
    <w:rsid w:val="00090DD8"/>
    <w:rsid w:val="0009102E"/>
    <w:rsid w:val="00092E06"/>
    <w:rsid w:val="000933DE"/>
    <w:rsid w:val="000934FD"/>
    <w:rsid w:val="000941BD"/>
    <w:rsid w:val="00094BF9"/>
    <w:rsid w:val="00096655"/>
    <w:rsid w:val="000974F7"/>
    <w:rsid w:val="00097E5D"/>
    <w:rsid w:val="000A0A89"/>
    <w:rsid w:val="000A3126"/>
    <w:rsid w:val="000A3F9F"/>
    <w:rsid w:val="000A4683"/>
    <w:rsid w:val="000A4A2A"/>
    <w:rsid w:val="000A55B2"/>
    <w:rsid w:val="000A678C"/>
    <w:rsid w:val="000A78C7"/>
    <w:rsid w:val="000B0EA5"/>
    <w:rsid w:val="000B1143"/>
    <w:rsid w:val="000B38DE"/>
    <w:rsid w:val="000B580F"/>
    <w:rsid w:val="000B7A74"/>
    <w:rsid w:val="000B7D51"/>
    <w:rsid w:val="000B7FE7"/>
    <w:rsid w:val="000C09D8"/>
    <w:rsid w:val="000C105B"/>
    <w:rsid w:val="000C2226"/>
    <w:rsid w:val="000C281A"/>
    <w:rsid w:val="000C2C1B"/>
    <w:rsid w:val="000C32EC"/>
    <w:rsid w:val="000C350E"/>
    <w:rsid w:val="000C437D"/>
    <w:rsid w:val="000C4B78"/>
    <w:rsid w:val="000C4E51"/>
    <w:rsid w:val="000C69F1"/>
    <w:rsid w:val="000C7280"/>
    <w:rsid w:val="000C770B"/>
    <w:rsid w:val="000C7BF4"/>
    <w:rsid w:val="000D0568"/>
    <w:rsid w:val="000D078C"/>
    <w:rsid w:val="000D0C49"/>
    <w:rsid w:val="000D1BE8"/>
    <w:rsid w:val="000D38E7"/>
    <w:rsid w:val="000D4294"/>
    <w:rsid w:val="000D558D"/>
    <w:rsid w:val="000D5C54"/>
    <w:rsid w:val="000D62F7"/>
    <w:rsid w:val="000D6A2D"/>
    <w:rsid w:val="000D7DFC"/>
    <w:rsid w:val="000E03A3"/>
    <w:rsid w:val="000E04D3"/>
    <w:rsid w:val="000E087F"/>
    <w:rsid w:val="000E38D6"/>
    <w:rsid w:val="000E4D33"/>
    <w:rsid w:val="000E5731"/>
    <w:rsid w:val="000E5E62"/>
    <w:rsid w:val="000E6B59"/>
    <w:rsid w:val="000F056F"/>
    <w:rsid w:val="000F0C54"/>
    <w:rsid w:val="000F27C5"/>
    <w:rsid w:val="000F371C"/>
    <w:rsid w:val="000F3F91"/>
    <w:rsid w:val="000F4295"/>
    <w:rsid w:val="000F5316"/>
    <w:rsid w:val="000F548E"/>
    <w:rsid w:val="000F5788"/>
    <w:rsid w:val="000F7550"/>
    <w:rsid w:val="000F7D84"/>
    <w:rsid w:val="00100070"/>
    <w:rsid w:val="00102D12"/>
    <w:rsid w:val="0010309D"/>
    <w:rsid w:val="001031C3"/>
    <w:rsid w:val="00105038"/>
    <w:rsid w:val="00105977"/>
    <w:rsid w:val="0010704E"/>
    <w:rsid w:val="001103B5"/>
    <w:rsid w:val="0011077C"/>
    <w:rsid w:val="00112197"/>
    <w:rsid w:val="00112EF8"/>
    <w:rsid w:val="001160CF"/>
    <w:rsid w:val="001210C6"/>
    <w:rsid w:val="00122036"/>
    <w:rsid w:val="001228DC"/>
    <w:rsid w:val="00123620"/>
    <w:rsid w:val="00124B86"/>
    <w:rsid w:val="00125577"/>
    <w:rsid w:val="00125619"/>
    <w:rsid w:val="00125E1C"/>
    <w:rsid w:val="0012688F"/>
    <w:rsid w:val="00126E4D"/>
    <w:rsid w:val="00127BE9"/>
    <w:rsid w:val="00127FDE"/>
    <w:rsid w:val="00130AA0"/>
    <w:rsid w:val="0013334A"/>
    <w:rsid w:val="00133923"/>
    <w:rsid w:val="00134D4A"/>
    <w:rsid w:val="00135D69"/>
    <w:rsid w:val="0013643A"/>
    <w:rsid w:val="0014013A"/>
    <w:rsid w:val="00144168"/>
    <w:rsid w:val="001452F6"/>
    <w:rsid w:val="00146606"/>
    <w:rsid w:val="0014713C"/>
    <w:rsid w:val="00147873"/>
    <w:rsid w:val="0015012C"/>
    <w:rsid w:val="0015128B"/>
    <w:rsid w:val="001531DA"/>
    <w:rsid w:val="00153962"/>
    <w:rsid w:val="0015430B"/>
    <w:rsid w:val="00154513"/>
    <w:rsid w:val="001548F9"/>
    <w:rsid w:val="00155052"/>
    <w:rsid w:val="00155582"/>
    <w:rsid w:val="00155793"/>
    <w:rsid w:val="0015660F"/>
    <w:rsid w:val="001575A2"/>
    <w:rsid w:val="001578E4"/>
    <w:rsid w:val="001607F2"/>
    <w:rsid w:val="0016194C"/>
    <w:rsid w:val="00161FB3"/>
    <w:rsid w:val="00163545"/>
    <w:rsid w:val="00164A00"/>
    <w:rsid w:val="00167396"/>
    <w:rsid w:val="0016770B"/>
    <w:rsid w:val="00167C89"/>
    <w:rsid w:val="00172757"/>
    <w:rsid w:val="00172A0D"/>
    <w:rsid w:val="0017311F"/>
    <w:rsid w:val="0017342B"/>
    <w:rsid w:val="00173EDF"/>
    <w:rsid w:val="00174C54"/>
    <w:rsid w:val="00174ED2"/>
    <w:rsid w:val="00175FAE"/>
    <w:rsid w:val="001762D6"/>
    <w:rsid w:val="001775F2"/>
    <w:rsid w:val="001820D3"/>
    <w:rsid w:val="001821B4"/>
    <w:rsid w:val="001825A7"/>
    <w:rsid w:val="00184787"/>
    <w:rsid w:val="00184D99"/>
    <w:rsid w:val="0018512C"/>
    <w:rsid w:val="001851DA"/>
    <w:rsid w:val="00186CA7"/>
    <w:rsid w:val="00187291"/>
    <w:rsid w:val="001904EB"/>
    <w:rsid w:val="00190DCE"/>
    <w:rsid w:val="00191FCE"/>
    <w:rsid w:val="00192324"/>
    <w:rsid w:val="0019246C"/>
    <w:rsid w:val="00195B14"/>
    <w:rsid w:val="0019650C"/>
    <w:rsid w:val="00196DF2"/>
    <w:rsid w:val="001A0036"/>
    <w:rsid w:val="001A03AF"/>
    <w:rsid w:val="001A14EA"/>
    <w:rsid w:val="001A2E01"/>
    <w:rsid w:val="001A347B"/>
    <w:rsid w:val="001A36BC"/>
    <w:rsid w:val="001A3F4C"/>
    <w:rsid w:val="001A46FF"/>
    <w:rsid w:val="001A4AD0"/>
    <w:rsid w:val="001A4FD5"/>
    <w:rsid w:val="001A56A0"/>
    <w:rsid w:val="001A59C8"/>
    <w:rsid w:val="001A6CBE"/>
    <w:rsid w:val="001A7A51"/>
    <w:rsid w:val="001B0CB0"/>
    <w:rsid w:val="001B0D62"/>
    <w:rsid w:val="001B146E"/>
    <w:rsid w:val="001B2328"/>
    <w:rsid w:val="001B331A"/>
    <w:rsid w:val="001B4A60"/>
    <w:rsid w:val="001B5028"/>
    <w:rsid w:val="001B7FE8"/>
    <w:rsid w:val="001C0AC4"/>
    <w:rsid w:val="001C122D"/>
    <w:rsid w:val="001C124A"/>
    <w:rsid w:val="001C222F"/>
    <w:rsid w:val="001C2E40"/>
    <w:rsid w:val="001C3236"/>
    <w:rsid w:val="001C3253"/>
    <w:rsid w:val="001C346D"/>
    <w:rsid w:val="001C38D1"/>
    <w:rsid w:val="001C4598"/>
    <w:rsid w:val="001C702D"/>
    <w:rsid w:val="001C7A67"/>
    <w:rsid w:val="001D034D"/>
    <w:rsid w:val="001D0D46"/>
    <w:rsid w:val="001D1407"/>
    <w:rsid w:val="001D371F"/>
    <w:rsid w:val="001D410E"/>
    <w:rsid w:val="001D557A"/>
    <w:rsid w:val="001D5C57"/>
    <w:rsid w:val="001D611F"/>
    <w:rsid w:val="001D672E"/>
    <w:rsid w:val="001D6D8D"/>
    <w:rsid w:val="001D7E69"/>
    <w:rsid w:val="001E093A"/>
    <w:rsid w:val="001E1AE3"/>
    <w:rsid w:val="001E2A0A"/>
    <w:rsid w:val="001E2CBE"/>
    <w:rsid w:val="001E2D22"/>
    <w:rsid w:val="001E4750"/>
    <w:rsid w:val="001E49E3"/>
    <w:rsid w:val="001E4BAB"/>
    <w:rsid w:val="001E5246"/>
    <w:rsid w:val="001F1761"/>
    <w:rsid w:val="001F36F3"/>
    <w:rsid w:val="001F38D7"/>
    <w:rsid w:val="001F39AD"/>
    <w:rsid w:val="001F4AE0"/>
    <w:rsid w:val="001F4CF0"/>
    <w:rsid w:val="001F5478"/>
    <w:rsid w:val="001F5CBB"/>
    <w:rsid w:val="001F60A9"/>
    <w:rsid w:val="001F6E4D"/>
    <w:rsid w:val="001F7197"/>
    <w:rsid w:val="002001B0"/>
    <w:rsid w:val="00201055"/>
    <w:rsid w:val="0020150C"/>
    <w:rsid w:val="00203011"/>
    <w:rsid w:val="0020491F"/>
    <w:rsid w:val="00206961"/>
    <w:rsid w:val="00211FAF"/>
    <w:rsid w:val="0021277B"/>
    <w:rsid w:val="002133DA"/>
    <w:rsid w:val="00213F60"/>
    <w:rsid w:val="0021607D"/>
    <w:rsid w:val="002163FE"/>
    <w:rsid w:val="00216B29"/>
    <w:rsid w:val="00221227"/>
    <w:rsid w:val="002220C1"/>
    <w:rsid w:val="002247EE"/>
    <w:rsid w:val="002249B7"/>
    <w:rsid w:val="00224B97"/>
    <w:rsid w:val="00224E28"/>
    <w:rsid w:val="00226243"/>
    <w:rsid w:val="00226C38"/>
    <w:rsid w:val="00226E92"/>
    <w:rsid w:val="00231046"/>
    <w:rsid w:val="002313C5"/>
    <w:rsid w:val="002314AF"/>
    <w:rsid w:val="00231B40"/>
    <w:rsid w:val="00232B89"/>
    <w:rsid w:val="00236759"/>
    <w:rsid w:val="002378DC"/>
    <w:rsid w:val="00237D0C"/>
    <w:rsid w:val="002401E1"/>
    <w:rsid w:val="0024075A"/>
    <w:rsid w:val="00240D4A"/>
    <w:rsid w:val="00240EA5"/>
    <w:rsid w:val="00241724"/>
    <w:rsid w:val="00242143"/>
    <w:rsid w:val="0024253A"/>
    <w:rsid w:val="00243548"/>
    <w:rsid w:val="00243B22"/>
    <w:rsid w:val="00243EAE"/>
    <w:rsid w:val="00244732"/>
    <w:rsid w:val="00244CD0"/>
    <w:rsid w:val="0024516D"/>
    <w:rsid w:val="00246277"/>
    <w:rsid w:val="002462CC"/>
    <w:rsid w:val="00246920"/>
    <w:rsid w:val="00247252"/>
    <w:rsid w:val="00247463"/>
    <w:rsid w:val="002515B0"/>
    <w:rsid w:val="00251FE3"/>
    <w:rsid w:val="00252042"/>
    <w:rsid w:val="002528F0"/>
    <w:rsid w:val="0025377F"/>
    <w:rsid w:val="002537E8"/>
    <w:rsid w:val="00253A73"/>
    <w:rsid w:val="00255497"/>
    <w:rsid w:val="00255A3A"/>
    <w:rsid w:val="00255B3C"/>
    <w:rsid w:val="00256454"/>
    <w:rsid w:val="002573BB"/>
    <w:rsid w:val="00257C59"/>
    <w:rsid w:val="00257DD6"/>
    <w:rsid w:val="00260A2F"/>
    <w:rsid w:val="00261843"/>
    <w:rsid w:val="00261FB2"/>
    <w:rsid w:val="0026370C"/>
    <w:rsid w:val="00263871"/>
    <w:rsid w:val="00264239"/>
    <w:rsid w:val="00267424"/>
    <w:rsid w:val="0027177A"/>
    <w:rsid w:val="0027688A"/>
    <w:rsid w:val="00276D76"/>
    <w:rsid w:val="002771BC"/>
    <w:rsid w:val="00277E71"/>
    <w:rsid w:val="002804F7"/>
    <w:rsid w:val="0028094F"/>
    <w:rsid w:val="00281121"/>
    <w:rsid w:val="00281A14"/>
    <w:rsid w:val="00282830"/>
    <w:rsid w:val="0028368B"/>
    <w:rsid w:val="00283CD0"/>
    <w:rsid w:val="00285080"/>
    <w:rsid w:val="00285B38"/>
    <w:rsid w:val="0028615B"/>
    <w:rsid w:val="0029002E"/>
    <w:rsid w:val="00290E1A"/>
    <w:rsid w:val="002922FD"/>
    <w:rsid w:val="00292311"/>
    <w:rsid w:val="00292905"/>
    <w:rsid w:val="00292E63"/>
    <w:rsid w:val="00293FF3"/>
    <w:rsid w:val="002940F2"/>
    <w:rsid w:val="0029432A"/>
    <w:rsid w:val="00294E07"/>
    <w:rsid w:val="002A0E68"/>
    <w:rsid w:val="002A12A3"/>
    <w:rsid w:val="002A23D9"/>
    <w:rsid w:val="002A42ED"/>
    <w:rsid w:val="002A5CE7"/>
    <w:rsid w:val="002A694D"/>
    <w:rsid w:val="002B179A"/>
    <w:rsid w:val="002B1A3A"/>
    <w:rsid w:val="002B2DB3"/>
    <w:rsid w:val="002B2FEC"/>
    <w:rsid w:val="002B3A04"/>
    <w:rsid w:val="002B4834"/>
    <w:rsid w:val="002B49F6"/>
    <w:rsid w:val="002B4EA9"/>
    <w:rsid w:val="002B6695"/>
    <w:rsid w:val="002B6E5D"/>
    <w:rsid w:val="002B7235"/>
    <w:rsid w:val="002B725C"/>
    <w:rsid w:val="002C0E24"/>
    <w:rsid w:val="002C1735"/>
    <w:rsid w:val="002C1E0A"/>
    <w:rsid w:val="002C2C13"/>
    <w:rsid w:val="002C3885"/>
    <w:rsid w:val="002C4111"/>
    <w:rsid w:val="002C4B3E"/>
    <w:rsid w:val="002C78D2"/>
    <w:rsid w:val="002D37A2"/>
    <w:rsid w:val="002D37F0"/>
    <w:rsid w:val="002D38DA"/>
    <w:rsid w:val="002D3ED6"/>
    <w:rsid w:val="002D42E7"/>
    <w:rsid w:val="002D4BAC"/>
    <w:rsid w:val="002D5026"/>
    <w:rsid w:val="002D5A3C"/>
    <w:rsid w:val="002D6190"/>
    <w:rsid w:val="002D6B07"/>
    <w:rsid w:val="002D6FDA"/>
    <w:rsid w:val="002D753D"/>
    <w:rsid w:val="002D7A9F"/>
    <w:rsid w:val="002E034B"/>
    <w:rsid w:val="002E28A2"/>
    <w:rsid w:val="002E3828"/>
    <w:rsid w:val="002E5681"/>
    <w:rsid w:val="002E6832"/>
    <w:rsid w:val="002E7690"/>
    <w:rsid w:val="002F0C68"/>
    <w:rsid w:val="002F19F1"/>
    <w:rsid w:val="002F40EF"/>
    <w:rsid w:val="002F615D"/>
    <w:rsid w:val="002F706E"/>
    <w:rsid w:val="002F71CB"/>
    <w:rsid w:val="002F7B88"/>
    <w:rsid w:val="0030198D"/>
    <w:rsid w:val="00301E5A"/>
    <w:rsid w:val="00302746"/>
    <w:rsid w:val="003033C4"/>
    <w:rsid w:val="00303B0C"/>
    <w:rsid w:val="00304FAD"/>
    <w:rsid w:val="0030585B"/>
    <w:rsid w:val="00306C39"/>
    <w:rsid w:val="00310CF0"/>
    <w:rsid w:val="00310FFC"/>
    <w:rsid w:val="003111B2"/>
    <w:rsid w:val="00314ADE"/>
    <w:rsid w:val="0031506C"/>
    <w:rsid w:val="00317A85"/>
    <w:rsid w:val="00320563"/>
    <w:rsid w:val="003214BD"/>
    <w:rsid w:val="003218F2"/>
    <w:rsid w:val="00321E62"/>
    <w:rsid w:val="00322B91"/>
    <w:rsid w:val="0032440C"/>
    <w:rsid w:val="00324AAC"/>
    <w:rsid w:val="00325212"/>
    <w:rsid w:val="00326709"/>
    <w:rsid w:val="00326E40"/>
    <w:rsid w:val="00327AE6"/>
    <w:rsid w:val="00330869"/>
    <w:rsid w:val="00330C25"/>
    <w:rsid w:val="00330CA9"/>
    <w:rsid w:val="00330F2D"/>
    <w:rsid w:val="00331200"/>
    <w:rsid w:val="003331EE"/>
    <w:rsid w:val="00333910"/>
    <w:rsid w:val="00335CE3"/>
    <w:rsid w:val="00337411"/>
    <w:rsid w:val="00337A58"/>
    <w:rsid w:val="003405B2"/>
    <w:rsid w:val="00342E08"/>
    <w:rsid w:val="003430F9"/>
    <w:rsid w:val="0034417A"/>
    <w:rsid w:val="00345757"/>
    <w:rsid w:val="0034693C"/>
    <w:rsid w:val="00347F38"/>
    <w:rsid w:val="003500FF"/>
    <w:rsid w:val="00350299"/>
    <w:rsid w:val="003522B4"/>
    <w:rsid w:val="00352716"/>
    <w:rsid w:val="00354A90"/>
    <w:rsid w:val="0035517F"/>
    <w:rsid w:val="003562DF"/>
    <w:rsid w:val="00357000"/>
    <w:rsid w:val="00357609"/>
    <w:rsid w:val="003579EA"/>
    <w:rsid w:val="00361A11"/>
    <w:rsid w:val="003620C1"/>
    <w:rsid w:val="0036223B"/>
    <w:rsid w:val="00362A96"/>
    <w:rsid w:val="00363241"/>
    <w:rsid w:val="00363412"/>
    <w:rsid w:val="0036376A"/>
    <w:rsid w:val="00364A92"/>
    <w:rsid w:val="003654D8"/>
    <w:rsid w:val="00367521"/>
    <w:rsid w:val="00367866"/>
    <w:rsid w:val="003700E1"/>
    <w:rsid w:val="00371071"/>
    <w:rsid w:val="00371F32"/>
    <w:rsid w:val="00372116"/>
    <w:rsid w:val="00372995"/>
    <w:rsid w:val="0037447E"/>
    <w:rsid w:val="0037487A"/>
    <w:rsid w:val="00376C6D"/>
    <w:rsid w:val="0037707E"/>
    <w:rsid w:val="00377646"/>
    <w:rsid w:val="00377AD6"/>
    <w:rsid w:val="003800A4"/>
    <w:rsid w:val="00382B4D"/>
    <w:rsid w:val="00382D55"/>
    <w:rsid w:val="0038406E"/>
    <w:rsid w:val="003841C5"/>
    <w:rsid w:val="003845F1"/>
    <w:rsid w:val="00385023"/>
    <w:rsid w:val="00385634"/>
    <w:rsid w:val="0038617B"/>
    <w:rsid w:val="00387097"/>
    <w:rsid w:val="0038728F"/>
    <w:rsid w:val="00391360"/>
    <w:rsid w:val="00391FA1"/>
    <w:rsid w:val="003925FA"/>
    <w:rsid w:val="00397CA5"/>
    <w:rsid w:val="003A0E71"/>
    <w:rsid w:val="003A2011"/>
    <w:rsid w:val="003A20C4"/>
    <w:rsid w:val="003A256A"/>
    <w:rsid w:val="003A2651"/>
    <w:rsid w:val="003A2B3F"/>
    <w:rsid w:val="003A2F2C"/>
    <w:rsid w:val="003A4C7E"/>
    <w:rsid w:val="003A55D8"/>
    <w:rsid w:val="003A5C7F"/>
    <w:rsid w:val="003A6C2E"/>
    <w:rsid w:val="003A76F3"/>
    <w:rsid w:val="003B1BB1"/>
    <w:rsid w:val="003B2319"/>
    <w:rsid w:val="003B247B"/>
    <w:rsid w:val="003B33C2"/>
    <w:rsid w:val="003B3A87"/>
    <w:rsid w:val="003B5829"/>
    <w:rsid w:val="003B5851"/>
    <w:rsid w:val="003C1A39"/>
    <w:rsid w:val="003C2AA0"/>
    <w:rsid w:val="003C5113"/>
    <w:rsid w:val="003C5D78"/>
    <w:rsid w:val="003C6D0D"/>
    <w:rsid w:val="003C71E2"/>
    <w:rsid w:val="003C7930"/>
    <w:rsid w:val="003C7BBA"/>
    <w:rsid w:val="003C7F95"/>
    <w:rsid w:val="003D14B6"/>
    <w:rsid w:val="003D3602"/>
    <w:rsid w:val="003D3DBF"/>
    <w:rsid w:val="003D4F76"/>
    <w:rsid w:val="003D7ED0"/>
    <w:rsid w:val="003E08DF"/>
    <w:rsid w:val="003E119B"/>
    <w:rsid w:val="003E1BBE"/>
    <w:rsid w:val="003E2855"/>
    <w:rsid w:val="003E3A33"/>
    <w:rsid w:val="003E4648"/>
    <w:rsid w:val="003E5721"/>
    <w:rsid w:val="003E59BE"/>
    <w:rsid w:val="003E67F7"/>
    <w:rsid w:val="003E6BD0"/>
    <w:rsid w:val="003E77A0"/>
    <w:rsid w:val="003F05AD"/>
    <w:rsid w:val="003F405F"/>
    <w:rsid w:val="003F4345"/>
    <w:rsid w:val="003F5624"/>
    <w:rsid w:val="003F5C30"/>
    <w:rsid w:val="003F65AA"/>
    <w:rsid w:val="003F68A0"/>
    <w:rsid w:val="003F6CAF"/>
    <w:rsid w:val="003F7422"/>
    <w:rsid w:val="003F774E"/>
    <w:rsid w:val="004028BD"/>
    <w:rsid w:val="004037B3"/>
    <w:rsid w:val="00404472"/>
    <w:rsid w:val="00406128"/>
    <w:rsid w:val="00406B94"/>
    <w:rsid w:val="00407138"/>
    <w:rsid w:val="0040725C"/>
    <w:rsid w:val="00407C73"/>
    <w:rsid w:val="00407E85"/>
    <w:rsid w:val="00410AED"/>
    <w:rsid w:val="00410D74"/>
    <w:rsid w:val="00411931"/>
    <w:rsid w:val="00413984"/>
    <w:rsid w:val="004142DC"/>
    <w:rsid w:val="00416A80"/>
    <w:rsid w:val="00420126"/>
    <w:rsid w:val="0042078C"/>
    <w:rsid w:val="00420FDF"/>
    <w:rsid w:val="00421343"/>
    <w:rsid w:val="00421A9C"/>
    <w:rsid w:val="00422FB6"/>
    <w:rsid w:val="00423209"/>
    <w:rsid w:val="0042456E"/>
    <w:rsid w:val="00425A2B"/>
    <w:rsid w:val="00426A51"/>
    <w:rsid w:val="00427FB0"/>
    <w:rsid w:val="00430111"/>
    <w:rsid w:val="0043072D"/>
    <w:rsid w:val="00430E2A"/>
    <w:rsid w:val="00431625"/>
    <w:rsid w:val="004324F1"/>
    <w:rsid w:val="004331C5"/>
    <w:rsid w:val="004348A2"/>
    <w:rsid w:val="00434DFF"/>
    <w:rsid w:val="00436172"/>
    <w:rsid w:val="004375E0"/>
    <w:rsid w:val="00437B5E"/>
    <w:rsid w:val="004407EE"/>
    <w:rsid w:val="00441457"/>
    <w:rsid w:val="0044212A"/>
    <w:rsid w:val="004421D9"/>
    <w:rsid w:val="00442AA0"/>
    <w:rsid w:val="00442D9A"/>
    <w:rsid w:val="00443565"/>
    <w:rsid w:val="0044387D"/>
    <w:rsid w:val="004439C4"/>
    <w:rsid w:val="00443A32"/>
    <w:rsid w:val="00444870"/>
    <w:rsid w:val="004461A9"/>
    <w:rsid w:val="004462BF"/>
    <w:rsid w:val="00446E6C"/>
    <w:rsid w:val="004472E6"/>
    <w:rsid w:val="004473BB"/>
    <w:rsid w:val="004476A6"/>
    <w:rsid w:val="00447A63"/>
    <w:rsid w:val="00453202"/>
    <w:rsid w:val="00453490"/>
    <w:rsid w:val="00454505"/>
    <w:rsid w:val="00455B8F"/>
    <w:rsid w:val="00455CE6"/>
    <w:rsid w:val="00455F18"/>
    <w:rsid w:val="00456690"/>
    <w:rsid w:val="00456879"/>
    <w:rsid w:val="00457399"/>
    <w:rsid w:val="0046062C"/>
    <w:rsid w:val="0046125E"/>
    <w:rsid w:val="004631CB"/>
    <w:rsid w:val="0046406E"/>
    <w:rsid w:val="00466481"/>
    <w:rsid w:val="00466B29"/>
    <w:rsid w:val="00466E0F"/>
    <w:rsid w:val="00467AFE"/>
    <w:rsid w:val="00467D95"/>
    <w:rsid w:val="004709C1"/>
    <w:rsid w:val="00470CA3"/>
    <w:rsid w:val="00471037"/>
    <w:rsid w:val="00471BAD"/>
    <w:rsid w:val="004724C0"/>
    <w:rsid w:val="00473A7F"/>
    <w:rsid w:val="00475307"/>
    <w:rsid w:val="004755AA"/>
    <w:rsid w:val="00475818"/>
    <w:rsid w:val="0047662F"/>
    <w:rsid w:val="004767F6"/>
    <w:rsid w:val="00477172"/>
    <w:rsid w:val="0048088B"/>
    <w:rsid w:val="00481DC8"/>
    <w:rsid w:val="00481E75"/>
    <w:rsid w:val="00482589"/>
    <w:rsid w:val="00482A70"/>
    <w:rsid w:val="00483A8F"/>
    <w:rsid w:val="00484218"/>
    <w:rsid w:val="00484739"/>
    <w:rsid w:val="00485FF2"/>
    <w:rsid w:val="0048607D"/>
    <w:rsid w:val="004865DB"/>
    <w:rsid w:val="00491382"/>
    <w:rsid w:val="004920E0"/>
    <w:rsid w:val="00492499"/>
    <w:rsid w:val="004927E1"/>
    <w:rsid w:val="004935B0"/>
    <w:rsid w:val="00494D24"/>
    <w:rsid w:val="0049543A"/>
    <w:rsid w:val="0049678E"/>
    <w:rsid w:val="00496C83"/>
    <w:rsid w:val="00497DFA"/>
    <w:rsid w:val="004A2F4C"/>
    <w:rsid w:val="004A30E9"/>
    <w:rsid w:val="004A46C2"/>
    <w:rsid w:val="004A6404"/>
    <w:rsid w:val="004A6D9D"/>
    <w:rsid w:val="004A791E"/>
    <w:rsid w:val="004A7A42"/>
    <w:rsid w:val="004A7AF2"/>
    <w:rsid w:val="004B0014"/>
    <w:rsid w:val="004B2239"/>
    <w:rsid w:val="004B3053"/>
    <w:rsid w:val="004B49BA"/>
    <w:rsid w:val="004B4DD9"/>
    <w:rsid w:val="004B52A5"/>
    <w:rsid w:val="004B577B"/>
    <w:rsid w:val="004B6DB0"/>
    <w:rsid w:val="004B6EB9"/>
    <w:rsid w:val="004B7755"/>
    <w:rsid w:val="004C1407"/>
    <w:rsid w:val="004C15AB"/>
    <w:rsid w:val="004C290D"/>
    <w:rsid w:val="004C3B5A"/>
    <w:rsid w:val="004C4DDC"/>
    <w:rsid w:val="004C4F8A"/>
    <w:rsid w:val="004C5CC2"/>
    <w:rsid w:val="004C5F12"/>
    <w:rsid w:val="004C6460"/>
    <w:rsid w:val="004D000E"/>
    <w:rsid w:val="004D0A51"/>
    <w:rsid w:val="004D20F6"/>
    <w:rsid w:val="004D266F"/>
    <w:rsid w:val="004D4C22"/>
    <w:rsid w:val="004D7CB0"/>
    <w:rsid w:val="004E03E6"/>
    <w:rsid w:val="004E046D"/>
    <w:rsid w:val="004E0472"/>
    <w:rsid w:val="004E0F2A"/>
    <w:rsid w:val="004E2192"/>
    <w:rsid w:val="004E256D"/>
    <w:rsid w:val="004E36FD"/>
    <w:rsid w:val="004E5E43"/>
    <w:rsid w:val="004E60D4"/>
    <w:rsid w:val="004E750D"/>
    <w:rsid w:val="004E77E8"/>
    <w:rsid w:val="004F1E5B"/>
    <w:rsid w:val="004F220B"/>
    <w:rsid w:val="004F38A8"/>
    <w:rsid w:val="004F49B5"/>
    <w:rsid w:val="004F753E"/>
    <w:rsid w:val="004F77AA"/>
    <w:rsid w:val="00500417"/>
    <w:rsid w:val="005004FD"/>
    <w:rsid w:val="00500542"/>
    <w:rsid w:val="0050117C"/>
    <w:rsid w:val="0050121E"/>
    <w:rsid w:val="005012E2"/>
    <w:rsid w:val="00501543"/>
    <w:rsid w:val="00501A58"/>
    <w:rsid w:val="005024D7"/>
    <w:rsid w:val="005027AE"/>
    <w:rsid w:val="00502E81"/>
    <w:rsid w:val="00503054"/>
    <w:rsid w:val="00503769"/>
    <w:rsid w:val="00504F76"/>
    <w:rsid w:val="0050598B"/>
    <w:rsid w:val="005060EE"/>
    <w:rsid w:val="00507150"/>
    <w:rsid w:val="005102A2"/>
    <w:rsid w:val="00510CBC"/>
    <w:rsid w:val="00511631"/>
    <w:rsid w:val="00512203"/>
    <w:rsid w:val="00512460"/>
    <w:rsid w:val="00512A22"/>
    <w:rsid w:val="00512B20"/>
    <w:rsid w:val="00513E03"/>
    <w:rsid w:val="00514D76"/>
    <w:rsid w:val="0051685A"/>
    <w:rsid w:val="0051734D"/>
    <w:rsid w:val="00517468"/>
    <w:rsid w:val="005177F9"/>
    <w:rsid w:val="00517B87"/>
    <w:rsid w:val="005200A9"/>
    <w:rsid w:val="005205ED"/>
    <w:rsid w:val="00520E86"/>
    <w:rsid w:val="00521307"/>
    <w:rsid w:val="0052239F"/>
    <w:rsid w:val="00522A3A"/>
    <w:rsid w:val="00522DC4"/>
    <w:rsid w:val="00523002"/>
    <w:rsid w:val="0052327E"/>
    <w:rsid w:val="0052394C"/>
    <w:rsid w:val="00523C58"/>
    <w:rsid w:val="00524010"/>
    <w:rsid w:val="00524493"/>
    <w:rsid w:val="00524C2E"/>
    <w:rsid w:val="005250DE"/>
    <w:rsid w:val="00525A0E"/>
    <w:rsid w:val="00526E64"/>
    <w:rsid w:val="0053122D"/>
    <w:rsid w:val="005321EE"/>
    <w:rsid w:val="00532468"/>
    <w:rsid w:val="00534748"/>
    <w:rsid w:val="00534831"/>
    <w:rsid w:val="00534CED"/>
    <w:rsid w:val="005350E0"/>
    <w:rsid w:val="00535EFC"/>
    <w:rsid w:val="005378E4"/>
    <w:rsid w:val="005379B7"/>
    <w:rsid w:val="00537D19"/>
    <w:rsid w:val="005400F7"/>
    <w:rsid w:val="0054042F"/>
    <w:rsid w:val="0054073B"/>
    <w:rsid w:val="00541452"/>
    <w:rsid w:val="0054284E"/>
    <w:rsid w:val="00543396"/>
    <w:rsid w:val="00543D84"/>
    <w:rsid w:val="005440D7"/>
    <w:rsid w:val="00544A16"/>
    <w:rsid w:val="00545624"/>
    <w:rsid w:val="005456EF"/>
    <w:rsid w:val="00545D7E"/>
    <w:rsid w:val="005464D8"/>
    <w:rsid w:val="00550AE8"/>
    <w:rsid w:val="005511B1"/>
    <w:rsid w:val="00551445"/>
    <w:rsid w:val="00553147"/>
    <w:rsid w:val="00553943"/>
    <w:rsid w:val="00554402"/>
    <w:rsid w:val="00555090"/>
    <w:rsid w:val="005571A3"/>
    <w:rsid w:val="0055764C"/>
    <w:rsid w:val="00557668"/>
    <w:rsid w:val="0056004C"/>
    <w:rsid w:val="00560617"/>
    <w:rsid w:val="00560AF3"/>
    <w:rsid w:val="00560DAB"/>
    <w:rsid w:val="0056247C"/>
    <w:rsid w:val="00562A5D"/>
    <w:rsid w:val="00563252"/>
    <w:rsid w:val="005635D6"/>
    <w:rsid w:val="00564088"/>
    <w:rsid w:val="00564BBD"/>
    <w:rsid w:val="005653B9"/>
    <w:rsid w:val="00566D8E"/>
    <w:rsid w:val="005708F0"/>
    <w:rsid w:val="00570C71"/>
    <w:rsid w:val="005716D1"/>
    <w:rsid w:val="005721AE"/>
    <w:rsid w:val="005723CF"/>
    <w:rsid w:val="005746B1"/>
    <w:rsid w:val="0057493D"/>
    <w:rsid w:val="005752AB"/>
    <w:rsid w:val="005754F3"/>
    <w:rsid w:val="0057605B"/>
    <w:rsid w:val="00576401"/>
    <w:rsid w:val="00576958"/>
    <w:rsid w:val="00576AB7"/>
    <w:rsid w:val="00580C54"/>
    <w:rsid w:val="00581D97"/>
    <w:rsid w:val="00584049"/>
    <w:rsid w:val="005841CE"/>
    <w:rsid w:val="00584549"/>
    <w:rsid w:val="00587877"/>
    <w:rsid w:val="005913E5"/>
    <w:rsid w:val="0059211A"/>
    <w:rsid w:val="005923FE"/>
    <w:rsid w:val="00593741"/>
    <w:rsid w:val="005949ED"/>
    <w:rsid w:val="00594EAB"/>
    <w:rsid w:val="00595512"/>
    <w:rsid w:val="0059580F"/>
    <w:rsid w:val="0059625A"/>
    <w:rsid w:val="00596518"/>
    <w:rsid w:val="005A05D4"/>
    <w:rsid w:val="005A09B0"/>
    <w:rsid w:val="005A1517"/>
    <w:rsid w:val="005A4F98"/>
    <w:rsid w:val="005A546D"/>
    <w:rsid w:val="005A598E"/>
    <w:rsid w:val="005A662D"/>
    <w:rsid w:val="005A6FA0"/>
    <w:rsid w:val="005A6FA5"/>
    <w:rsid w:val="005A75E5"/>
    <w:rsid w:val="005B0322"/>
    <w:rsid w:val="005B19BD"/>
    <w:rsid w:val="005B1ACE"/>
    <w:rsid w:val="005B204B"/>
    <w:rsid w:val="005B290D"/>
    <w:rsid w:val="005B3293"/>
    <w:rsid w:val="005B35D8"/>
    <w:rsid w:val="005B35DE"/>
    <w:rsid w:val="005B3D5F"/>
    <w:rsid w:val="005B4BEC"/>
    <w:rsid w:val="005B53BD"/>
    <w:rsid w:val="005B5791"/>
    <w:rsid w:val="005B677B"/>
    <w:rsid w:val="005B69B3"/>
    <w:rsid w:val="005B74E8"/>
    <w:rsid w:val="005B7CB0"/>
    <w:rsid w:val="005C07AC"/>
    <w:rsid w:val="005C0E81"/>
    <w:rsid w:val="005C1013"/>
    <w:rsid w:val="005C16D4"/>
    <w:rsid w:val="005C1C1C"/>
    <w:rsid w:val="005C3A0B"/>
    <w:rsid w:val="005C3BAF"/>
    <w:rsid w:val="005C3DC3"/>
    <w:rsid w:val="005C40EE"/>
    <w:rsid w:val="005C481A"/>
    <w:rsid w:val="005C586D"/>
    <w:rsid w:val="005C60E9"/>
    <w:rsid w:val="005C66D2"/>
    <w:rsid w:val="005D0BFF"/>
    <w:rsid w:val="005D3008"/>
    <w:rsid w:val="005D3E76"/>
    <w:rsid w:val="005D458B"/>
    <w:rsid w:val="005D4C3B"/>
    <w:rsid w:val="005D5D4E"/>
    <w:rsid w:val="005D61A3"/>
    <w:rsid w:val="005D76F9"/>
    <w:rsid w:val="005D793E"/>
    <w:rsid w:val="005E1A7C"/>
    <w:rsid w:val="005E40ED"/>
    <w:rsid w:val="005E5724"/>
    <w:rsid w:val="005E5F88"/>
    <w:rsid w:val="005F02D6"/>
    <w:rsid w:val="005F11BC"/>
    <w:rsid w:val="005F1D48"/>
    <w:rsid w:val="005F1E25"/>
    <w:rsid w:val="005F3E4C"/>
    <w:rsid w:val="005F6412"/>
    <w:rsid w:val="0060023B"/>
    <w:rsid w:val="00600304"/>
    <w:rsid w:val="00602449"/>
    <w:rsid w:val="0060283A"/>
    <w:rsid w:val="006029BB"/>
    <w:rsid w:val="00603EEB"/>
    <w:rsid w:val="00604E4E"/>
    <w:rsid w:val="0060555A"/>
    <w:rsid w:val="00605FF0"/>
    <w:rsid w:val="006072CE"/>
    <w:rsid w:val="00607397"/>
    <w:rsid w:val="00610333"/>
    <w:rsid w:val="00612EEE"/>
    <w:rsid w:val="006132AE"/>
    <w:rsid w:val="0061335C"/>
    <w:rsid w:val="00613922"/>
    <w:rsid w:val="006153BC"/>
    <w:rsid w:val="00615FAB"/>
    <w:rsid w:val="006164C9"/>
    <w:rsid w:val="00616AF2"/>
    <w:rsid w:val="00620695"/>
    <w:rsid w:val="00620FF8"/>
    <w:rsid w:val="0062135E"/>
    <w:rsid w:val="006216EA"/>
    <w:rsid w:val="006217F2"/>
    <w:rsid w:val="00621BE8"/>
    <w:rsid w:val="00621E3D"/>
    <w:rsid w:val="006255AD"/>
    <w:rsid w:val="006259BE"/>
    <w:rsid w:val="00625ED2"/>
    <w:rsid w:val="0062626E"/>
    <w:rsid w:val="0062719F"/>
    <w:rsid w:val="00627812"/>
    <w:rsid w:val="00627B4A"/>
    <w:rsid w:val="0063065A"/>
    <w:rsid w:val="00631FB4"/>
    <w:rsid w:val="00632C27"/>
    <w:rsid w:val="00632C35"/>
    <w:rsid w:val="00632D47"/>
    <w:rsid w:val="006331AA"/>
    <w:rsid w:val="00635D26"/>
    <w:rsid w:val="006378D7"/>
    <w:rsid w:val="00637A23"/>
    <w:rsid w:val="0064023B"/>
    <w:rsid w:val="00641D01"/>
    <w:rsid w:val="00643981"/>
    <w:rsid w:val="006440BB"/>
    <w:rsid w:val="0064560C"/>
    <w:rsid w:val="00646238"/>
    <w:rsid w:val="00647433"/>
    <w:rsid w:val="00647AD9"/>
    <w:rsid w:val="00653ABB"/>
    <w:rsid w:val="00656311"/>
    <w:rsid w:val="00657E62"/>
    <w:rsid w:val="00660BE6"/>
    <w:rsid w:val="00660D67"/>
    <w:rsid w:val="0066161B"/>
    <w:rsid w:val="00661E0D"/>
    <w:rsid w:val="00662FBF"/>
    <w:rsid w:val="0066329E"/>
    <w:rsid w:val="0066373F"/>
    <w:rsid w:val="006637EF"/>
    <w:rsid w:val="00663EBD"/>
    <w:rsid w:val="00664268"/>
    <w:rsid w:val="00664D69"/>
    <w:rsid w:val="00664F53"/>
    <w:rsid w:val="0066537F"/>
    <w:rsid w:val="006660AC"/>
    <w:rsid w:val="00666828"/>
    <w:rsid w:val="00671EDA"/>
    <w:rsid w:val="00672998"/>
    <w:rsid w:val="00673123"/>
    <w:rsid w:val="00673AE3"/>
    <w:rsid w:val="00673C31"/>
    <w:rsid w:val="00673FB1"/>
    <w:rsid w:val="00675B19"/>
    <w:rsid w:val="0067632C"/>
    <w:rsid w:val="00676FC9"/>
    <w:rsid w:val="0068045D"/>
    <w:rsid w:val="006818D7"/>
    <w:rsid w:val="006827FF"/>
    <w:rsid w:val="00682CA3"/>
    <w:rsid w:val="006839B2"/>
    <w:rsid w:val="00685AF3"/>
    <w:rsid w:val="006869CE"/>
    <w:rsid w:val="00686F28"/>
    <w:rsid w:val="006873A6"/>
    <w:rsid w:val="006878E1"/>
    <w:rsid w:val="00687B5C"/>
    <w:rsid w:val="0069097A"/>
    <w:rsid w:val="0069135F"/>
    <w:rsid w:val="00692148"/>
    <w:rsid w:val="006923A8"/>
    <w:rsid w:val="00692991"/>
    <w:rsid w:val="00693CCB"/>
    <w:rsid w:val="00695666"/>
    <w:rsid w:val="006956A9"/>
    <w:rsid w:val="00695EDC"/>
    <w:rsid w:val="00696A5A"/>
    <w:rsid w:val="006973C8"/>
    <w:rsid w:val="00697494"/>
    <w:rsid w:val="006976F6"/>
    <w:rsid w:val="006A0254"/>
    <w:rsid w:val="006A0AD0"/>
    <w:rsid w:val="006A0D90"/>
    <w:rsid w:val="006A0DD5"/>
    <w:rsid w:val="006A3803"/>
    <w:rsid w:val="006A3E23"/>
    <w:rsid w:val="006A3E2B"/>
    <w:rsid w:val="006A4A3E"/>
    <w:rsid w:val="006A4FA5"/>
    <w:rsid w:val="006A71DC"/>
    <w:rsid w:val="006A7423"/>
    <w:rsid w:val="006A79C3"/>
    <w:rsid w:val="006A7E8F"/>
    <w:rsid w:val="006B05A9"/>
    <w:rsid w:val="006B19E2"/>
    <w:rsid w:val="006B3922"/>
    <w:rsid w:val="006B3D31"/>
    <w:rsid w:val="006B4481"/>
    <w:rsid w:val="006B6795"/>
    <w:rsid w:val="006B6A39"/>
    <w:rsid w:val="006B6AF8"/>
    <w:rsid w:val="006B6F25"/>
    <w:rsid w:val="006B7269"/>
    <w:rsid w:val="006B778D"/>
    <w:rsid w:val="006C0AD9"/>
    <w:rsid w:val="006C10C9"/>
    <w:rsid w:val="006C20CF"/>
    <w:rsid w:val="006C27D1"/>
    <w:rsid w:val="006C2F67"/>
    <w:rsid w:val="006C5AE0"/>
    <w:rsid w:val="006C65ED"/>
    <w:rsid w:val="006C6C98"/>
    <w:rsid w:val="006C6D07"/>
    <w:rsid w:val="006C73F6"/>
    <w:rsid w:val="006D1691"/>
    <w:rsid w:val="006D30F5"/>
    <w:rsid w:val="006D3442"/>
    <w:rsid w:val="006D3872"/>
    <w:rsid w:val="006D48C3"/>
    <w:rsid w:val="006D526D"/>
    <w:rsid w:val="006D5721"/>
    <w:rsid w:val="006D6279"/>
    <w:rsid w:val="006D72B4"/>
    <w:rsid w:val="006D7868"/>
    <w:rsid w:val="006E02E9"/>
    <w:rsid w:val="006E0C56"/>
    <w:rsid w:val="006E1465"/>
    <w:rsid w:val="006E1966"/>
    <w:rsid w:val="006E1EF3"/>
    <w:rsid w:val="006E5E28"/>
    <w:rsid w:val="006E6FB9"/>
    <w:rsid w:val="006E7CED"/>
    <w:rsid w:val="006F0B62"/>
    <w:rsid w:val="006F1767"/>
    <w:rsid w:val="006F2774"/>
    <w:rsid w:val="006F2C65"/>
    <w:rsid w:val="006F2CE7"/>
    <w:rsid w:val="006F3111"/>
    <w:rsid w:val="006F381C"/>
    <w:rsid w:val="006F4826"/>
    <w:rsid w:val="006F69CB"/>
    <w:rsid w:val="006F6DB4"/>
    <w:rsid w:val="006F7921"/>
    <w:rsid w:val="007009CC"/>
    <w:rsid w:val="00704054"/>
    <w:rsid w:val="00704A77"/>
    <w:rsid w:val="00704E96"/>
    <w:rsid w:val="00706C3B"/>
    <w:rsid w:val="00706F1F"/>
    <w:rsid w:val="007075BB"/>
    <w:rsid w:val="00707AA5"/>
    <w:rsid w:val="00707B93"/>
    <w:rsid w:val="00707F23"/>
    <w:rsid w:val="007109B4"/>
    <w:rsid w:val="00714401"/>
    <w:rsid w:val="00714CD8"/>
    <w:rsid w:val="00715309"/>
    <w:rsid w:val="00720551"/>
    <w:rsid w:val="007218A4"/>
    <w:rsid w:val="00723E9F"/>
    <w:rsid w:val="00727DF6"/>
    <w:rsid w:val="00730D60"/>
    <w:rsid w:val="00731A67"/>
    <w:rsid w:val="0073358A"/>
    <w:rsid w:val="007339FB"/>
    <w:rsid w:val="00734CEA"/>
    <w:rsid w:val="00735B61"/>
    <w:rsid w:val="00736709"/>
    <w:rsid w:val="007415A1"/>
    <w:rsid w:val="00741D50"/>
    <w:rsid w:val="00742E7C"/>
    <w:rsid w:val="00743399"/>
    <w:rsid w:val="007434A2"/>
    <w:rsid w:val="007436AD"/>
    <w:rsid w:val="00743907"/>
    <w:rsid w:val="00743A04"/>
    <w:rsid w:val="00744E9C"/>
    <w:rsid w:val="00745935"/>
    <w:rsid w:val="00746DE6"/>
    <w:rsid w:val="007474C2"/>
    <w:rsid w:val="007507AB"/>
    <w:rsid w:val="00754463"/>
    <w:rsid w:val="00754A8E"/>
    <w:rsid w:val="007572D2"/>
    <w:rsid w:val="007574C5"/>
    <w:rsid w:val="00757D47"/>
    <w:rsid w:val="00760794"/>
    <w:rsid w:val="00763111"/>
    <w:rsid w:val="00763607"/>
    <w:rsid w:val="00763BFC"/>
    <w:rsid w:val="00765397"/>
    <w:rsid w:val="007655C0"/>
    <w:rsid w:val="0076705A"/>
    <w:rsid w:val="0076723B"/>
    <w:rsid w:val="007677D8"/>
    <w:rsid w:val="00767F63"/>
    <w:rsid w:val="00770F6D"/>
    <w:rsid w:val="0077179A"/>
    <w:rsid w:val="00771A33"/>
    <w:rsid w:val="00771B37"/>
    <w:rsid w:val="00772BBA"/>
    <w:rsid w:val="0077353A"/>
    <w:rsid w:val="0077460A"/>
    <w:rsid w:val="00774ED7"/>
    <w:rsid w:val="0077588D"/>
    <w:rsid w:val="00776BD8"/>
    <w:rsid w:val="00776F1B"/>
    <w:rsid w:val="00777B3F"/>
    <w:rsid w:val="007812BF"/>
    <w:rsid w:val="0078373A"/>
    <w:rsid w:val="00784B20"/>
    <w:rsid w:val="007863CC"/>
    <w:rsid w:val="00790CAA"/>
    <w:rsid w:val="00791520"/>
    <w:rsid w:val="00792163"/>
    <w:rsid w:val="00793782"/>
    <w:rsid w:val="0079397A"/>
    <w:rsid w:val="00795465"/>
    <w:rsid w:val="00795AE9"/>
    <w:rsid w:val="007974CB"/>
    <w:rsid w:val="007A1140"/>
    <w:rsid w:val="007A1DA4"/>
    <w:rsid w:val="007A1DB7"/>
    <w:rsid w:val="007A4BBF"/>
    <w:rsid w:val="007A522E"/>
    <w:rsid w:val="007A573F"/>
    <w:rsid w:val="007A6863"/>
    <w:rsid w:val="007A6B54"/>
    <w:rsid w:val="007A7534"/>
    <w:rsid w:val="007A7B30"/>
    <w:rsid w:val="007A7D36"/>
    <w:rsid w:val="007B0406"/>
    <w:rsid w:val="007B17B2"/>
    <w:rsid w:val="007B22A6"/>
    <w:rsid w:val="007B22D0"/>
    <w:rsid w:val="007B3E9E"/>
    <w:rsid w:val="007B48B4"/>
    <w:rsid w:val="007B4EC8"/>
    <w:rsid w:val="007B7D55"/>
    <w:rsid w:val="007C1B2C"/>
    <w:rsid w:val="007C20A1"/>
    <w:rsid w:val="007C23DE"/>
    <w:rsid w:val="007C3D4E"/>
    <w:rsid w:val="007C417F"/>
    <w:rsid w:val="007C4FB5"/>
    <w:rsid w:val="007C592F"/>
    <w:rsid w:val="007C6469"/>
    <w:rsid w:val="007D112C"/>
    <w:rsid w:val="007D17ED"/>
    <w:rsid w:val="007D2894"/>
    <w:rsid w:val="007D2D84"/>
    <w:rsid w:val="007D447B"/>
    <w:rsid w:val="007D48A9"/>
    <w:rsid w:val="007D61B6"/>
    <w:rsid w:val="007D76E7"/>
    <w:rsid w:val="007E02F1"/>
    <w:rsid w:val="007E0764"/>
    <w:rsid w:val="007E1C8C"/>
    <w:rsid w:val="007E1F20"/>
    <w:rsid w:val="007E23DA"/>
    <w:rsid w:val="007E3683"/>
    <w:rsid w:val="007E3801"/>
    <w:rsid w:val="007E3A97"/>
    <w:rsid w:val="007E3FE9"/>
    <w:rsid w:val="007E4511"/>
    <w:rsid w:val="007E49C7"/>
    <w:rsid w:val="007E613C"/>
    <w:rsid w:val="007E7209"/>
    <w:rsid w:val="007F012A"/>
    <w:rsid w:val="007F05B0"/>
    <w:rsid w:val="007F06CC"/>
    <w:rsid w:val="007F3F8B"/>
    <w:rsid w:val="007F45C0"/>
    <w:rsid w:val="007F4DD3"/>
    <w:rsid w:val="007F4F79"/>
    <w:rsid w:val="007F7A89"/>
    <w:rsid w:val="008003FE"/>
    <w:rsid w:val="00800722"/>
    <w:rsid w:val="008009B8"/>
    <w:rsid w:val="0080202E"/>
    <w:rsid w:val="0080278E"/>
    <w:rsid w:val="00802B0A"/>
    <w:rsid w:val="00802F2B"/>
    <w:rsid w:val="00804AE9"/>
    <w:rsid w:val="00804BC0"/>
    <w:rsid w:val="00805182"/>
    <w:rsid w:val="00805190"/>
    <w:rsid w:val="00805530"/>
    <w:rsid w:val="00805725"/>
    <w:rsid w:val="00805772"/>
    <w:rsid w:val="00805B50"/>
    <w:rsid w:val="00810819"/>
    <w:rsid w:val="008108BF"/>
    <w:rsid w:val="00811A8B"/>
    <w:rsid w:val="008130BD"/>
    <w:rsid w:val="00813376"/>
    <w:rsid w:val="00813BC6"/>
    <w:rsid w:val="00813F04"/>
    <w:rsid w:val="00814DDD"/>
    <w:rsid w:val="0081574C"/>
    <w:rsid w:val="00815ED1"/>
    <w:rsid w:val="00820058"/>
    <w:rsid w:val="008203DC"/>
    <w:rsid w:val="0082083B"/>
    <w:rsid w:val="008210F8"/>
    <w:rsid w:val="008226CA"/>
    <w:rsid w:val="00822723"/>
    <w:rsid w:val="008229D7"/>
    <w:rsid w:val="00822A57"/>
    <w:rsid w:val="00822FD2"/>
    <w:rsid w:val="008230C0"/>
    <w:rsid w:val="00825DA7"/>
    <w:rsid w:val="00826773"/>
    <w:rsid w:val="00827D1C"/>
    <w:rsid w:val="0083075F"/>
    <w:rsid w:val="00830EA9"/>
    <w:rsid w:val="008316E4"/>
    <w:rsid w:val="00831EE0"/>
    <w:rsid w:val="00831F8B"/>
    <w:rsid w:val="00833AD2"/>
    <w:rsid w:val="00833C56"/>
    <w:rsid w:val="00835DEE"/>
    <w:rsid w:val="00836205"/>
    <w:rsid w:val="0083727C"/>
    <w:rsid w:val="00840138"/>
    <w:rsid w:val="00841331"/>
    <w:rsid w:val="00842763"/>
    <w:rsid w:val="0084290A"/>
    <w:rsid w:val="00844550"/>
    <w:rsid w:val="00845F97"/>
    <w:rsid w:val="00846369"/>
    <w:rsid w:val="008468B5"/>
    <w:rsid w:val="00846D18"/>
    <w:rsid w:val="00850C43"/>
    <w:rsid w:val="00851F73"/>
    <w:rsid w:val="0085257B"/>
    <w:rsid w:val="00853DF1"/>
    <w:rsid w:val="0085498A"/>
    <w:rsid w:val="008552E8"/>
    <w:rsid w:val="00856D20"/>
    <w:rsid w:val="00857090"/>
    <w:rsid w:val="00857AD9"/>
    <w:rsid w:val="00857FFA"/>
    <w:rsid w:val="00860B86"/>
    <w:rsid w:val="00860C33"/>
    <w:rsid w:val="00861999"/>
    <w:rsid w:val="00862B22"/>
    <w:rsid w:val="008632C8"/>
    <w:rsid w:val="0086443F"/>
    <w:rsid w:val="00864AE8"/>
    <w:rsid w:val="00864D6C"/>
    <w:rsid w:val="008664F9"/>
    <w:rsid w:val="00870515"/>
    <w:rsid w:val="0087102F"/>
    <w:rsid w:val="00871155"/>
    <w:rsid w:val="00871C26"/>
    <w:rsid w:val="00872E46"/>
    <w:rsid w:val="00873885"/>
    <w:rsid w:val="00874E4E"/>
    <w:rsid w:val="008756C0"/>
    <w:rsid w:val="00875C00"/>
    <w:rsid w:val="00876402"/>
    <w:rsid w:val="00876CE1"/>
    <w:rsid w:val="008773D2"/>
    <w:rsid w:val="00877F8E"/>
    <w:rsid w:val="00880A98"/>
    <w:rsid w:val="00881305"/>
    <w:rsid w:val="00883CC6"/>
    <w:rsid w:val="00883F13"/>
    <w:rsid w:val="00885B66"/>
    <w:rsid w:val="0088610B"/>
    <w:rsid w:val="00886628"/>
    <w:rsid w:val="008872BF"/>
    <w:rsid w:val="0089221B"/>
    <w:rsid w:val="00892604"/>
    <w:rsid w:val="0089298B"/>
    <w:rsid w:val="00893968"/>
    <w:rsid w:val="00893BCF"/>
    <w:rsid w:val="008940E7"/>
    <w:rsid w:val="00894551"/>
    <w:rsid w:val="00895667"/>
    <w:rsid w:val="00895994"/>
    <w:rsid w:val="00896168"/>
    <w:rsid w:val="008A0EAA"/>
    <w:rsid w:val="008A22A3"/>
    <w:rsid w:val="008A265B"/>
    <w:rsid w:val="008A2C9E"/>
    <w:rsid w:val="008A3C27"/>
    <w:rsid w:val="008A49A8"/>
    <w:rsid w:val="008A4E59"/>
    <w:rsid w:val="008A6E2D"/>
    <w:rsid w:val="008B11A7"/>
    <w:rsid w:val="008B15C5"/>
    <w:rsid w:val="008B1A0A"/>
    <w:rsid w:val="008B2BF8"/>
    <w:rsid w:val="008B4B7E"/>
    <w:rsid w:val="008B4D3B"/>
    <w:rsid w:val="008B5710"/>
    <w:rsid w:val="008B5775"/>
    <w:rsid w:val="008B5823"/>
    <w:rsid w:val="008B5F1C"/>
    <w:rsid w:val="008B624C"/>
    <w:rsid w:val="008B75E9"/>
    <w:rsid w:val="008C079A"/>
    <w:rsid w:val="008C093D"/>
    <w:rsid w:val="008C0D95"/>
    <w:rsid w:val="008C2044"/>
    <w:rsid w:val="008C256D"/>
    <w:rsid w:val="008C2574"/>
    <w:rsid w:val="008C28D9"/>
    <w:rsid w:val="008C294B"/>
    <w:rsid w:val="008C2EC1"/>
    <w:rsid w:val="008C3D08"/>
    <w:rsid w:val="008C43B1"/>
    <w:rsid w:val="008C4915"/>
    <w:rsid w:val="008C4F34"/>
    <w:rsid w:val="008C50E8"/>
    <w:rsid w:val="008C50F5"/>
    <w:rsid w:val="008C5775"/>
    <w:rsid w:val="008C5BF3"/>
    <w:rsid w:val="008C649C"/>
    <w:rsid w:val="008C6C0F"/>
    <w:rsid w:val="008D06C4"/>
    <w:rsid w:val="008D089C"/>
    <w:rsid w:val="008D1B2F"/>
    <w:rsid w:val="008D216D"/>
    <w:rsid w:val="008D217D"/>
    <w:rsid w:val="008D528A"/>
    <w:rsid w:val="008D57E3"/>
    <w:rsid w:val="008D601C"/>
    <w:rsid w:val="008D662A"/>
    <w:rsid w:val="008D6B67"/>
    <w:rsid w:val="008D7729"/>
    <w:rsid w:val="008D7F9D"/>
    <w:rsid w:val="008E0461"/>
    <w:rsid w:val="008E0D63"/>
    <w:rsid w:val="008E12B2"/>
    <w:rsid w:val="008E2227"/>
    <w:rsid w:val="008E31F1"/>
    <w:rsid w:val="008E451C"/>
    <w:rsid w:val="008E461A"/>
    <w:rsid w:val="008E5023"/>
    <w:rsid w:val="008E55C1"/>
    <w:rsid w:val="008E5D31"/>
    <w:rsid w:val="008E65F5"/>
    <w:rsid w:val="008E6AC0"/>
    <w:rsid w:val="008E6B16"/>
    <w:rsid w:val="008E6CCB"/>
    <w:rsid w:val="008E7318"/>
    <w:rsid w:val="008F0282"/>
    <w:rsid w:val="008F0963"/>
    <w:rsid w:val="008F103A"/>
    <w:rsid w:val="008F14F6"/>
    <w:rsid w:val="008F1C06"/>
    <w:rsid w:val="008F23BC"/>
    <w:rsid w:val="008F2C74"/>
    <w:rsid w:val="008F3251"/>
    <w:rsid w:val="008F334A"/>
    <w:rsid w:val="008F3BCE"/>
    <w:rsid w:val="008F4C2C"/>
    <w:rsid w:val="008F4CAC"/>
    <w:rsid w:val="008F54C7"/>
    <w:rsid w:val="008F61E1"/>
    <w:rsid w:val="008F7938"/>
    <w:rsid w:val="008F7DB7"/>
    <w:rsid w:val="008F7EE9"/>
    <w:rsid w:val="0090041A"/>
    <w:rsid w:val="009015EC"/>
    <w:rsid w:val="0090184F"/>
    <w:rsid w:val="00902762"/>
    <w:rsid w:val="00902BB2"/>
    <w:rsid w:val="009038BD"/>
    <w:rsid w:val="009039E9"/>
    <w:rsid w:val="00904382"/>
    <w:rsid w:val="009044F4"/>
    <w:rsid w:val="00904F11"/>
    <w:rsid w:val="009072D3"/>
    <w:rsid w:val="0091016D"/>
    <w:rsid w:val="00912B8E"/>
    <w:rsid w:val="00913546"/>
    <w:rsid w:val="009146A6"/>
    <w:rsid w:val="00914AB4"/>
    <w:rsid w:val="00914B2B"/>
    <w:rsid w:val="00915749"/>
    <w:rsid w:val="00916181"/>
    <w:rsid w:val="00916A27"/>
    <w:rsid w:val="00917234"/>
    <w:rsid w:val="00917A51"/>
    <w:rsid w:val="00917CA6"/>
    <w:rsid w:val="009204BF"/>
    <w:rsid w:val="00921162"/>
    <w:rsid w:val="009216D6"/>
    <w:rsid w:val="009218F1"/>
    <w:rsid w:val="00924F75"/>
    <w:rsid w:val="00925F65"/>
    <w:rsid w:val="00926DBB"/>
    <w:rsid w:val="00927978"/>
    <w:rsid w:val="00927C74"/>
    <w:rsid w:val="009302BC"/>
    <w:rsid w:val="0093079D"/>
    <w:rsid w:val="00930C09"/>
    <w:rsid w:val="00931848"/>
    <w:rsid w:val="00931DA8"/>
    <w:rsid w:val="009320DD"/>
    <w:rsid w:val="00933355"/>
    <w:rsid w:val="009349AD"/>
    <w:rsid w:val="00936961"/>
    <w:rsid w:val="00936EEB"/>
    <w:rsid w:val="0093729F"/>
    <w:rsid w:val="009373B1"/>
    <w:rsid w:val="0093745C"/>
    <w:rsid w:val="009376F1"/>
    <w:rsid w:val="00937A71"/>
    <w:rsid w:val="009405D8"/>
    <w:rsid w:val="00940C05"/>
    <w:rsid w:val="009410D8"/>
    <w:rsid w:val="00942108"/>
    <w:rsid w:val="009442D7"/>
    <w:rsid w:val="00945249"/>
    <w:rsid w:val="00945767"/>
    <w:rsid w:val="00946384"/>
    <w:rsid w:val="009468C9"/>
    <w:rsid w:val="00947DD9"/>
    <w:rsid w:val="009501C9"/>
    <w:rsid w:val="00950E86"/>
    <w:rsid w:val="00951666"/>
    <w:rsid w:val="0095320F"/>
    <w:rsid w:val="009535CF"/>
    <w:rsid w:val="009538F9"/>
    <w:rsid w:val="00953BA6"/>
    <w:rsid w:val="009557A5"/>
    <w:rsid w:val="009557C5"/>
    <w:rsid w:val="009567C1"/>
    <w:rsid w:val="00956DA1"/>
    <w:rsid w:val="00957394"/>
    <w:rsid w:val="009603D7"/>
    <w:rsid w:val="00961583"/>
    <w:rsid w:val="00961685"/>
    <w:rsid w:val="0096313F"/>
    <w:rsid w:val="009636A7"/>
    <w:rsid w:val="00963EBE"/>
    <w:rsid w:val="00964F19"/>
    <w:rsid w:val="00965DDA"/>
    <w:rsid w:val="009662D0"/>
    <w:rsid w:val="00966D6B"/>
    <w:rsid w:val="00966F85"/>
    <w:rsid w:val="009670A5"/>
    <w:rsid w:val="00967430"/>
    <w:rsid w:val="00967C71"/>
    <w:rsid w:val="00970714"/>
    <w:rsid w:val="00970F33"/>
    <w:rsid w:val="009712BE"/>
    <w:rsid w:val="009722EB"/>
    <w:rsid w:val="00972799"/>
    <w:rsid w:val="009730C8"/>
    <w:rsid w:val="009734C5"/>
    <w:rsid w:val="00973932"/>
    <w:rsid w:val="00975C9C"/>
    <w:rsid w:val="00975CE7"/>
    <w:rsid w:val="00977094"/>
    <w:rsid w:val="00980D84"/>
    <w:rsid w:val="00981C81"/>
    <w:rsid w:val="00982099"/>
    <w:rsid w:val="00982A4E"/>
    <w:rsid w:val="009842EC"/>
    <w:rsid w:val="009873A5"/>
    <w:rsid w:val="009874BA"/>
    <w:rsid w:val="00987C09"/>
    <w:rsid w:val="00990FC8"/>
    <w:rsid w:val="00991F78"/>
    <w:rsid w:val="00992C62"/>
    <w:rsid w:val="00993622"/>
    <w:rsid w:val="009945A4"/>
    <w:rsid w:val="009949FB"/>
    <w:rsid w:val="009952B4"/>
    <w:rsid w:val="0099690E"/>
    <w:rsid w:val="009978FF"/>
    <w:rsid w:val="00997A7B"/>
    <w:rsid w:val="009A0BB5"/>
    <w:rsid w:val="009A11C6"/>
    <w:rsid w:val="009A1708"/>
    <w:rsid w:val="009A3BB0"/>
    <w:rsid w:val="009A4087"/>
    <w:rsid w:val="009A5AB0"/>
    <w:rsid w:val="009A5EB3"/>
    <w:rsid w:val="009A7201"/>
    <w:rsid w:val="009A73D2"/>
    <w:rsid w:val="009B043E"/>
    <w:rsid w:val="009B076C"/>
    <w:rsid w:val="009B27C1"/>
    <w:rsid w:val="009B29D2"/>
    <w:rsid w:val="009B4CAB"/>
    <w:rsid w:val="009B5274"/>
    <w:rsid w:val="009B56D5"/>
    <w:rsid w:val="009B65A9"/>
    <w:rsid w:val="009C03AE"/>
    <w:rsid w:val="009C131F"/>
    <w:rsid w:val="009C1F8D"/>
    <w:rsid w:val="009C2496"/>
    <w:rsid w:val="009C3F03"/>
    <w:rsid w:val="009C4DA0"/>
    <w:rsid w:val="009C5E3C"/>
    <w:rsid w:val="009C63E4"/>
    <w:rsid w:val="009C7762"/>
    <w:rsid w:val="009C7796"/>
    <w:rsid w:val="009C7FBD"/>
    <w:rsid w:val="009D00B8"/>
    <w:rsid w:val="009D1539"/>
    <w:rsid w:val="009D1B58"/>
    <w:rsid w:val="009D1C1F"/>
    <w:rsid w:val="009D3102"/>
    <w:rsid w:val="009D3E85"/>
    <w:rsid w:val="009D45DB"/>
    <w:rsid w:val="009D46C6"/>
    <w:rsid w:val="009D5A44"/>
    <w:rsid w:val="009D66C0"/>
    <w:rsid w:val="009D70E4"/>
    <w:rsid w:val="009E1209"/>
    <w:rsid w:val="009E14FD"/>
    <w:rsid w:val="009E1B72"/>
    <w:rsid w:val="009E4AF6"/>
    <w:rsid w:val="009E5B71"/>
    <w:rsid w:val="009E5DE5"/>
    <w:rsid w:val="009E643B"/>
    <w:rsid w:val="009E7FFC"/>
    <w:rsid w:val="009F1E2B"/>
    <w:rsid w:val="009F20DB"/>
    <w:rsid w:val="009F215B"/>
    <w:rsid w:val="009F3AEA"/>
    <w:rsid w:val="009F3AF2"/>
    <w:rsid w:val="009F49D2"/>
    <w:rsid w:val="009F4EA3"/>
    <w:rsid w:val="009F5127"/>
    <w:rsid w:val="009F52FD"/>
    <w:rsid w:val="009F5B6A"/>
    <w:rsid w:val="009F5D8D"/>
    <w:rsid w:val="009F60D3"/>
    <w:rsid w:val="009F72BA"/>
    <w:rsid w:val="00A02BDA"/>
    <w:rsid w:val="00A02CF8"/>
    <w:rsid w:val="00A032CF"/>
    <w:rsid w:val="00A03428"/>
    <w:rsid w:val="00A0386E"/>
    <w:rsid w:val="00A03BBF"/>
    <w:rsid w:val="00A03F42"/>
    <w:rsid w:val="00A0492E"/>
    <w:rsid w:val="00A05683"/>
    <w:rsid w:val="00A06455"/>
    <w:rsid w:val="00A06619"/>
    <w:rsid w:val="00A1165F"/>
    <w:rsid w:val="00A11869"/>
    <w:rsid w:val="00A11B68"/>
    <w:rsid w:val="00A13633"/>
    <w:rsid w:val="00A136F1"/>
    <w:rsid w:val="00A14472"/>
    <w:rsid w:val="00A149FF"/>
    <w:rsid w:val="00A154CD"/>
    <w:rsid w:val="00A15567"/>
    <w:rsid w:val="00A21734"/>
    <w:rsid w:val="00A22677"/>
    <w:rsid w:val="00A23DDB"/>
    <w:rsid w:val="00A2417B"/>
    <w:rsid w:val="00A241B5"/>
    <w:rsid w:val="00A2422F"/>
    <w:rsid w:val="00A247F8"/>
    <w:rsid w:val="00A24805"/>
    <w:rsid w:val="00A24D94"/>
    <w:rsid w:val="00A25F6A"/>
    <w:rsid w:val="00A26BF2"/>
    <w:rsid w:val="00A30AC2"/>
    <w:rsid w:val="00A30C6F"/>
    <w:rsid w:val="00A30F3B"/>
    <w:rsid w:val="00A3289B"/>
    <w:rsid w:val="00A32AD9"/>
    <w:rsid w:val="00A32ECE"/>
    <w:rsid w:val="00A337D2"/>
    <w:rsid w:val="00A34B53"/>
    <w:rsid w:val="00A34CAB"/>
    <w:rsid w:val="00A34E8D"/>
    <w:rsid w:val="00A35886"/>
    <w:rsid w:val="00A3650C"/>
    <w:rsid w:val="00A36739"/>
    <w:rsid w:val="00A36B9E"/>
    <w:rsid w:val="00A377AE"/>
    <w:rsid w:val="00A377C7"/>
    <w:rsid w:val="00A37A18"/>
    <w:rsid w:val="00A37E6E"/>
    <w:rsid w:val="00A412A2"/>
    <w:rsid w:val="00A41976"/>
    <w:rsid w:val="00A41BCA"/>
    <w:rsid w:val="00A42192"/>
    <w:rsid w:val="00A421CA"/>
    <w:rsid w:val="00A42B1B"/>
    <w:rsid w:val="00A430E7"/>
    <w:rsid w:val="00A45002"/>
    <w:rsid w:val="00A455CC"/>
    <w:rsid w:val="00A45B2B"/>
    <w:rsid w:val="00A50001"/>
    <w:rsid w:val="00A50388"/>
    <w:rsid w:val="00A50444"/>
    <w:rsid w:val="00A52442"/>
    <w:rsid w:val="00A527DF"/>
    <w:rsid w:val="00A53935"/>
    <w:rsid w:val="00A53DBC"/>
    <w:rsid w:val="00A54451"/>
    <w:rsid w:val="00A5497D"/>
    <w:rsid w:val="00A549FB"/>
    <w:rsid w:val="00A55038"/>
    <w:rsid w:val="00A55DFC"/>
    <w:rsid w:val="00A56A3A"/>
    <w:rsid w:val="00A57900"/>
    <w:rsid w:val="00A57B7D"/>
    <w:rsid w:val="00A57E06"/>
    <w:rsid w:val="00A600CC"/>
    <w:rsid w:val="00A61359"/>
    <w:rsid w:val="00A62EAA"/>
    <w:rsid w:val="00A63F71"/>
    <w:rsid w:val="00A65AE4"/>
    <w:rsid w:val="00A66497"/>
    <w:rsid w:val="00A66844"/>
    <w:rsid w:val="00A71241"/>
    <w:rsid w:val="00A716F5"/>
    <w:rsid w:val="00A71EAC"/>
    <w:rsid w:val="00A724E9"/>
    <w:rsid w:val="00A7264D"/>
    <w:rsid w:val="00A73430"/>
    <w:rsid w:val="00A73B26"/>
    <w:rsid w:val="00A73EF4"/>
    <w:rsid w:val="00A74317"/>
    <w:rsid w:val="00A74E3F"/>
    <w:rsid w:val="00A7568F"/>
    <w:rsid w:val="00A75F1B"/>
    <w:rsid w:val="00A767AC"/>
    <w:rsid w:val="00A76B43"/>
    <w:rsid w:val="00A774BD"/>
    <w:rsid w:val="00A811E2"/>
    <w:rsid w:val="00A82918"/>
    <w:rsid w:val="00A848CE"/>
    <w:rsid w:val="00A8491D"/>
    <w:rsid w:val="00A84C07"/>
    <w:rsid w:val="00A85198"/>
    <w:rsid w:val="00A856FB"/>
    <w:rsid w:val="00A86CFD"/>
    <w:rsid w:val="00A86E8C"/>
    <w:rsid w:val="00A8715B"/>
    <w:rsid w:val="00A876D5"/>
    <w:rsid w:val="00A9005D"/>
    <w:rsid w:val="00A90367"/>
    <w:rsid w:val="00A907B8"/>
    <w:rsid w:val="00A91BB7"/>
    <w:rsid w:val="00A93911"/>
    <w:rsid w:val="00A94836"/>
    <w:rsid w:val="00A94AFD"/>
    <w:rsid w:val="00A97523"/>
    <w:rsid w:val="00AA004F"/>
    <w:rsid w:val="00AA1751"/>
    <w:rsid w:val="00AA1913"/>
    <w:rsid w:val="00AA1B46"/>
    <w:rsid w:val="00AA25A6"/>
    <w:rsid w:val="00AA2C26"/>
    <w:rsid w:val="00AA4D4B"/>
    <w:rsid w:val="00AA4E33"/>
    <w:rsid w:val="00AA507C"/>
    <w:rsid w:val="00AA65FE"/>
    <w:rsid w:val="00AA6628"/>
    <w:rsid w:val="00AA7A1E"/>
    <w:rsid w:val="00AB0603"/>
    <w:rsid w:val="00AB1148"/>
    <w:rsid w:val="00AB11CC"/>
    <w:rsid w:val="00AB168B"/>
    <w:rsid w:val="00AB2108"/>
    <w:rsid w:val="00AB5124"/>
    <w:rsid w:val="00AB51B7"/>
    <w:rsid w:val="00AB636C"/>
    <w:rsid w:val="00AB646C"/>
    <w:rsid w:val="00AB6E7F"/>
    <w:rsid w:val="00AB77EE"/>
    <w:rsid w:val="00AC06E4"/>
    <w:rsid w:val="00AC0808"/>
    <w:rsid w:val="00AC2A41"/>
    <w:rsid w:val="00AC57AF"/>
    <w:rsid w:val="00AD08E7"/>
    <w:rsid w:val="00AD18F1"/>
    <w:rsid w:val="00AD1A74"/>
    <w:rsid w:val="00AD1B86"/>
    <w:rsid w:val="00AD2245"/>
    <w:rsid w:val="00AD2467"/>
    <w:rsid w:val="00AD2F36"/>
    <w:rsid w:val="00AD31F4"/>
    <w:rsid w:val="00AD32F5"/>
    <w:rsid w:val="00AD38A9"/>
    <w:rsid w:val="00AD441C"/>
    <w:rsid w:val="00AD4D94"/>
    <w:rsid w:val="00AD6A23"/>
    <w:rsid w:val="00AD7DF1"/>
    <w:rsid w:val="00AE0BCE"/>
    <w:rsid w:val="00AE4286"/>
    <w:rsid w:val="00AE57DA"/>
    <w:rsid w:val="00AE63D2"/>
    <w:rsid w:val="00AE6437"/>
    <w:rsid w:val="00AE6447"/>
    <w:rsid w:val="00AE700F"/>
    <w:rsid w:val="00AF08B5"/>
    <w:rsid w:val="00AF3791"/>
    <w:rsid w:val="00AF4190"/>
    <w:rsid w:val="00AF5120"/>
    <w:rsid w:val="00AF61DB"/>
    <w:rsid w:val="00AF632A"/>
    <w:rsid w:val="00AF67F8"/>
    <w:rsid w:val="00AF7320"/>
    <w:rsid w:val="00AF750A"/>
    <w:rsid w:val="00AF7A1A"/>
    <w:rsid w:val="00AF7C9E"/>
    <w:rsid w:val="00AF7E97"/>
    <w:rsid w:val="00B010FC"/>
    <w:rsid w:val="00B01A3C"/>
    <w:rsid w:val="00B03C49"/>
    <w:rsid w:val="00B05D45"/>
    <w:rsid w:val="00B06691"/>
    <w:rsid w:val="00B0698D"/>
    <w:rsid w:val="00B06CE2"/>
    <w:rsid w:val="00B07123"/>
    <w:rsid w:val="00B0736C"/>
    <w:rsid w:val="00B07ED3"/>
    <w:rsid w:val="00B07F3C"/>
    <w:rsid w:val="00B11D89"/>
    <w:rsid w:val="00B12FFB"/>
    <w:rsid w:val="00B147D3"/>
    <w:rsid w:val="00B161D3"/>
    <w:rsid w:val="00B17568"/>
    <w:rsid w:val="00B17A33"/>
    <w:rsid w:val="00B22103"/>
    <w:rsid w:val="00B22920"/>
    <w:rsid w:val="00B23CFC"/>
    <w:rsid w:val="00B25AD0"/>
    <w:rsid w:val="00B30E9F"/>
    <w:rsid w:val="00B31751"/>
    <w:rsid w:val="00B31CC3"/>
    <w:rsid w:val="00B33733"/>
    <w:rsid w:val="00B3482D"/>
    <w:rsid w:val="00B35879"/>
    <w:rsid w:val="00B36688"/>
    <w:rsid w:val="00B3700E"/>
    <w:rsid w:val="00B374ED"/>
    <w:rsid w:val="00B3766F"/>
    <w:rsid w:val="00B40E92"/>
    <w:rsid w:val="00B42C42"/>
    <w:rsid w:val="00B4665A"/>
    <w:rsid w:val="00B50371"/>
    <w:rsid w:val="00B509DA"/>
    <w:rsid w:val="00B5117E"/>
    <w:rsid w:val="00B51711"/>
    <w:rsid w:val="00B52F7E"/>
    <w:rsid w:val="00B5344B"/>
    <w:rsid w:val="00B53B5E"/>
    <w:rsid w:val="00B54D9C"/>
    <w:rsid w:val="00B557E6"/>
    <w:rsid w:val="00B558D8"/>
    <w:rsid w:val="00B56213"/>
    <w:rsid w:val="00B61345"/>
    <w:rsid w:val="00B61D4E"/>
    <w:rsid w:val="00B628C5"/>
    <w:rsid w:val="00B62948"/>
    <w:rsid w:val="00B649E7"/>
    <w:rsid w:val="00B65DCA"/>
    <w:rsid w:val="00B65E6E"/>
    <w:rsid w:val="00B67592"/>
    <w:rsid w:val="00B67B22"/>
    <w:rsid w:val="00B67FB4"/>
    <w:rsid w:val="00B70889"/>
    <w:rsid w:val="00B71129"/>
    <w:rsid w:val="00B719DA"/>
    <w:rsid w:val="00B71A45"/>
    <w:rsid w:val="00B73562"/>
    <w:rsid w:val="00B736DB"/>
    <w:rsid w:val="00B73992"/>
    <w:rsid w:val="00B73A36"/>
    <w:rsid w:val="00B73A98"/>
    <w:rsid w:val="00B749EE"/>
    <w:rsid w:val="00B750DB"/>
    <w:rsid w:val="00B756A3"/>
    <w:rsid w:val="00B75D15"/>
    <w:rsid w:val="00B7625B"/>
    <w:rsid w:val="00B7705B"/>
    <w:rsid w:val="00B800FF"/>
    <w:rsid w:val="00B8031C"/>
    <w:rsid w:val="00B80C3F"/>
    <w:rsid w:val="00B80FDC"/>
    <w:rsid w:val="00B8162A"/>
    <w:rsid w:val="00B828C1"/>
    <w:rsid w:val="00B85F9A"/>
    <w:rsid w:val="00B86146"/>
    <w:rsid w:val="00B876A7"/>
    <w:rsid w:val="00B90574"/>
    <w:rsid w:val="00B9081F"/>
    <w:rsid w:val="00B90AF3"/>
    <w:rsid w:val="00B90B6E"/>
    <w:rsid w:val="00B90DE1"/>
    <w:rsid w:val="00B91D21"/>
    <w:rsid w:val="00B922BE"/>
    <w:rsid w:val="00B92A32"/>
    <w:rsid w:val="00B93DCE"/>
    <w:rsid w:val="00B94AE5"/>
    <w:rsid w:val="00B95184"/>
    <w:rsid w:val="00B964C3"/>
    <w:rsid w:val="00B9664A"/>
    <w:rsid w:val="00B96E89"/>
    <w:rsid w:val="00B97F73"/>
    <w:rsid w:val="00BA0E63"/>
    <w:rsid w:val="00BA15E2"/>
    <w:rsid w:val="00BA17AE"/>
    <w:rsid w:val="00BA187D"/>
    <w:rsid w:val="00BA19FF"/>
    <w:rsid w:val="00BA3581"/>
    <w:rsid w:val="00BA49C4"/>
    <w:rsid w:val="00BA4F25"/>
    <w:rsid w:val="00BA5D31"/>
    <w:rsid w:val="00BA6246"/>
    <w:rsid w:val="00BA7CA8"/>
    <w:rsid w:val="00BB0899"/>
    <w:rsid w:val="00BB1CFC"/>
    <w:rsid w:val="00BB26A9"/>
    <w:rsid w:val="00BB4314"/>
    <w:rsid w:val="00BB56F4"/>
    <w:rsid w:val="00BB703C"/>
    <w:rsid w:val="00BB7C8D"/>
    <w:rsid w:val="00BC08EF"/>
    <w:rsid w:val="00BC0ABA"/>
    <w:rsid w:val="00BC0D79"/>
    <w:rsid w:val="00BC1176"/>
    <w:rsid w:val="00BC2421"/>
    <w:rsid w:val="00BC3A5C"/>
    <w:rsid w:val="00BC49EF"/>
    <w:rsid w:val="00BC6965"/>
    <w:rsid w:val="00BC7E30"/>
    <w:rsid w:val="00BD0548"/>
    <w:rsid w:val="00BD0B54"/>
    <w:rsid w:val="00BD2E00"/>
    <w:rsid w:val="00BD2F3C"/>
    <w:rsid w:val="00BD33EB"/>
    <w:rsid w:val="00BD39E2"/>
    <w:rsid w:val="00BD4800"/>
    <w:rsid w:val="00BD49AC"/>
    <w:rsid w:val="00BD554C"/>
    <w:rsid w:val="00BD57B6"/>
    <w:rsid w:val="00BE03A5"/>
    <w:rsid w:val="00BE05DD"/>
    <w:rsid w:val="00BE119A"/>
    <w:rsid w:val="00BE1EC4"/>
    <w:rsid w:val="00BE2077"/>
    <w:rsid w:val="00BE2997"/>
    <w:rsid w:val="00BE3060"/>
    <w:rsid w:val="00BE3C02"/>
    <w:rsid w:val="00BE3DFF"/>
    <w:rsid w:val="00BE4CFD"/>
    <w:rsid w:val="00BE5B3A"/>
    <w:rsid w:val="00BE70EF"/>
    <w:rsid w:val="00BE70F6"/>
    <w:rsid w:val="00BE7319"/>
    <w:rsid w:val="00BE78C9"/>
    <w:rsid w:val="00BF151B"/>
    <w:rsid w:val="00BF1863"/>
    <w:rsid w:val="00BF2371"/>
    <w:rsid w:val="00BF2806"/>
    <w:rsid w:val="00BF377D"/>
    <w:rsid w:val="00BF38FF"/>
    <w:rsid w:val="00BF39EC"/>
    <w:rsid w:val="00BF3B08"/>
    <w:rsid w:val="00BF3EC6"/>
    <w:rsid w:val="00BF469B"/>
    <w:rsid w:val="00BF4F8D"/>
    <w:rsid w:val="00BF568E"/>
    <w:rsid w:val="00BF78A7"/>
    <w:rsid w:val="00C0105E"/>
    <w:rsid w:val="00C012B2"/>
    <w:rsid w:val="00C015A9"/>
    <w:rsid w:val="00C023A3"/>
    <w:rsid w:val="00C02C09"/>
    <w:rsid w:val="00C0486D"/>
    <w:rsid w:val="00C05234"/>
    <w:rsid w:val="00C05A9F"/>
    <w:rsid w:val="00C05D3C"/>
    <w:rsid w:val="00C071F8"/>
    <w:rsid w:val="00C072D6"/>
    <w:rsid w:val="00C10044"/>
    <w:rsid w:val="00C1083F"/>
    <w:rsid w:val="00C11F7E"/>
    <w:rsid w:val="00C12C99"/>
    <w:rsid w:val="00C12CAE"/>
    <w:rsid w:val="00C13AD0"/>
    <w:rsid w:val="00C143DA"/>
    <w:rsid w:val="00C1457E"/>
    <w:rsid w:val="00C15200"/>
    <w:rsid w:val="00C1577C"/>
    <w:rsid w:val="00C168BF"/>
    <w:rsid w:val="00C17316"/>
    <w:rsid w:val="00C1764A"/>
    <w:rsid w:val="00C1789F"/>
    <w:rsid w:val="00C218D1"/>
    <w:rsid w:val="00C236CF"/>
    <w:rsid w:val="00C2459F"/>
    <w:rsid w:val="00C24F5A"/>
    <w:rsid w:val="00C255CF"/>
    <w:rsid w:val="00C25BE7"/>
    <w:rsid w:val="00C26703"/>
    <w:rsid w:val="00C27803"/>
    <w:rsid w:val="00C27BF6"/>
    <w:rsid w:val="00C30223"/>
    <w:rsid w:val="00C3090A"/>
    <w:rsid w:val="00C31849"/>
    <w:rsid w:val="00C32DA6"/>
    <w:rsid w:val="00C32E2F"/>
    <w:rsid w:val="00C32F34"/>
    <w:rsid w:val="00C3432B"/>
    <w:rsid w:val="00C34B17"/>
    <w:rsid w:val="00C34EE0"/>
    <w:rsid w:val="00C3532F"/>
    <w:rsid w:val="00C359D1"/>
    <w:rsid w:val="00C3785C"/>
    <w:rsid w:val="00C43EDF"/>
    <w:rsid w:val="00C4513B"/>
    <w:rsid w:val="00C452E6"/>
    <w:rsid w:val="00C454A4"/>
    <w:rsid w:val="00C4797C"/>
    <w:rsid w:val="00C51A33"/>
    <w:rsid w:val="00C52991"/>
    <w:rsid w:val="00C570DA"/>
    <w:rsid w:val="00C5716B"/>
    <w:rsid w:val="00C576E8"/>
    <w:rsid w:val="00C57B8D"/>
    <w:rsid w:val="00C62E9E"/>
    <w:rsid w:val="00C63117"/>
    <w:rsid w:val="00C654AA"/>
    <w:rsid w:val="00C6670D"/>
    <w:rsid w:val="00C6729B"/>
    <w:rsid w:val="00C7265C"/>
    <w:rsid w:val="00C74B89"/>
    <w:rsid w:val="00C7719E"/>
    <w:rsid w:val="00C77757"/>
    <w:rsid w:val="00C777D0"/>
    <w:rsid w:val="00C80442"/>
    <w:rsid w:val="00C81AC7"/>
    <w:rsid w:val="00C81BB4"/>
    <w:rsid w:val="00C81F71"/>
    <w:rsid w:val="00C82CCA"/>
    <w:rsid w:val="00C845C1"/>
    <w:rsid w:val="00C86328"/>
    <w:rsid w:val="00C86F0F"/>
    <w:rsid w:val="00C87E98"/>
    <w:rsid w:val="00C90F0B"/>
    <w:rsid w:val="00C91A4D"/>
    <w:rsid w:val="00C92D7E"/>
    <w:rsid w:val="00C9363F"/>
    <w:rsid w:val="00C9383E"/>
    <w:rsid w:val="00C94D5C"/>
    <w:rsid w:val="00C95018"/>
    <w:rsid w:val="00C952D7"/>
    <w:rsid w:val="00C9555F"/>
    <w:rsid w:val="00C95771"/>
    <w:rsid w:val="00C95DC1"/>
    <w:rsid w:val="00C95DFF"/>
    <w:rsid w:val="00C96803"/>
    <w:rsid w:val="00C96CC6"/>
    <w:rsid w:val="00C9779C"/>
    <w:rsid w:val="00C97C55"/>
    <w:rsid w:val="00CA02C6"/>
    <w:rsid w:val="00CA0D1D"/>
    <w:rsid w:val="00CA246B"/>
    <w:rsid w:val="00CA2815"/>
    <w:rsid w:val="00CA2A5D"/>
    <w:rsid w:val="00CA42D2"/>
    <w:rsid w:val="00CA4A57"/>
    <w:rsid w:val="00CA4C24"/>
    <w:rsid w:val="00CA5584"/>
    <w:rsid w:val="00CA6CEB"/>
    <w:rsid w:val="00CB103B"/>
    <w:rsid w:val="00CB1F78"/>
    <w:rsid w:val="00CB34B4"/>
    <w:rsid w:val="00CB370E"/>
    <w:rsid w:val="00CB3A35"/>
    <w:rsid w:val="00CB533F"/>
    <w:rsid w:val="00CB5F03"/>
    <w:rsid w:val="00CB6AC5"/>
    <w:rsid w:val="00CB6DDD"/>
    <w:rsid w:val="00CB705A"/>
    <w:rsid w:val="00CB7C61"/>
    <w:rsid w:val="00CC05FB"/>
    <w:rsid w:val="00CC068E"/>
    <w:rsid w:val="00CC3584"/>
    <w:rsid w:val="00CC3662"/>
    <w:rsid w:val="00CC4A02"/>
    <w:rsid w:val="00CC5791"/>
    <w:rsid w:val="00CC5FBA"/>
    <w:rsid w:val="00CC696B"/>
    <w:rsid w:val="00CC7316"/>
    <w:rsid w:val="00CD0718"/>
    <w:rsid w:val="00CD103B"/>
    <w:rsid w:val="00CD1115"/>
    <w:rsid w:val="00CD1A89"/>
    <w:rsid w:val="00CD1C4B"/>
    <w:rsid w:val="00CD1F39"/>
    <w:rsid w:val="00CD2515"/>
    <w:rsid w:val="00CD385B"/>
    <w:rsid w:val="00CD3B61"/>
    <w:rsid w:val="00CD3D29"/>
    <w:rsid w:val="00CD5551"/>
    <w:rsid w:val="00CD5D9F"/>
    <w:rsid w:val="00CD6368"/>
    <w:rsid w:val="00CD7C84"/>
    <w:rsid w:val="00CD7EE9"/>
    <w:rsid w:val="00CE176F"/>
    <w:rsid w:val="00CE340C"/>
    <w:rsid w:val="00CE4EAE"/>
    <w:rsid w:val="00CE571D"/>
    <w:rsid w:val="00CE5F82"/>
    <w:rsid w:val="00CE75FF"/>
    <w:rsid w:val="00CE76BD"/>
    <w:rsid w:val="00CF2658"/>
    <w:rsid w:val="00CF2DBB"/>
    <w:rsid w:val="00CF2DFD"/>
    <w:rsid w:val="00CF3F07"/>
    <w:rsid w:val="00CF4F07"/>
    <w:rsid w:val="00CF55AD"/>
    <w:rsid w:val="00CF61CE"/>
    <w:rsid w:val="00CF7900"/>
    <w:rsid w:val="00CF7E98"/>
    <w:rsid w:val="00D0034B"/>
    <w:rsid w:val="00D039BC"/>
    <w:rsid w:val="00D079AD"/>
    <w:rsid w:val="00D10A46"/>
    <w:rsid w:val="00D12346"/>
    <w:rsid w:val="00D12E01"/>
    <w:rsid w:val="00D14005"/>
    <w:rsid w:val="00D14CB0"/>
    <w:rsid w:val="00D14ED5"/>
    <w:rsid w:val="00D15B48"/>
    <w:rsid w:val="00D16749"/>
    <w:rsid w:val="00D17236"/>
    <w:rsid w:val="00D1788E"/>
    <w:rsid w:val="00D20B63"/>
    <w:rsid w:val="00D21229"/>
    <w:rsid w:val="00D21F33"/>
    <w:rsid w:val="00D226C6"/>
    <w:rsid w:val="00D23380"/>
    <w:rsid w:val="00D2360D"/>
    <w:rsid w:val="00D247A8"/>
    <w:rsid w:val="00D25931"/>
    <w:rsid w:val="00D25A31"/>
    <w:rsid w:val="00D25B65"/>
    <w:rsid w:val="00D25E2D"/>
    <w:rsid w:val="00D26034"/>
    <w:rsid w:val="00D26618"/>
    <w:rsid w:val="00D266DB"/>
    <w:rsid w:val="00D27A24"/>
    <w:rsid w:val="00D30164"/>
    <w:rsid w:val="00D30DF2"/>
    <w:rsid w:val="00D325AB"/>
    <w:rsid w:val="00D32E61"/>
    <w:rsid w:val="00D33330"/>
    <w:rsid w:val="00D33E10"/>
    <w:rsid w:val="00D36EBE"/>
    <w:rsid w:val="00D410AD"/>
    <w:rsid w:val="00D41D90"/>
    <w:rsid w:val="00D42400"/>
    <w:rsid w:val="00D42D84"/>
    <w:rsid w:val="00D440EB"/>
    <w:rsid w:val="00D44DDC"/>
    <w:rsid w:val="00D450E7"/>
    <w:rsid w:val="00D46636"/>
    <w:rsid w:val="00D4735E"/>
    <w:rsid w:val="00D51B38"/>
    <w:rsid w:val="00D5237B"/>
    <w:rsid w:val="00D524FC"/>
    <w:rsid w:val="00D53645"/>
    <w:rsid w:val="00D543BA"/>
    <w:rsid w:val="00D5611F"/>
    <w:rsid w:val="00D60E28"/>
    <w:rsid w:val="00D61365"/>
    <w:rsid w:val="00D616A3"/>
    <w:rsid w:val="00D61BA6"/>
    <w:rsid w:val="00D61BCB"/>
    <w:rsid w:val="00D62E89"/>
    <w:rsid w:val="00D63021"/>
    <w:rsid w:val="00D630C9"/>
    <w:rsid w:val="00D63311"/>
    <w:rsid w:val="00D6431C"/>
    <w:rsid w:val="00D6565B"/>
    <w:rsid w:val="00D65E08"/>
    <w:rsid w:val="00D66F06"/>
    <w:rsid w:val="00D6701C"/>
    <w:rsid w:val="00D677F5"/>
    <w:rsid w:val="00D73E25"/>
    <w:rsid w:val="00D74B1B"/>
    <w:rsid w:val="00D74B29"/>
    <w:rsid w:val="00D75867"/>
    <w:rsid w:val="00D759CD"/>
    <w:rsid w:val="00D75B8F"/>
    <w:rsid w:val="00D76BAE"/>
    <w:rsid w:val="00D76DB0"/>
    <w:rsid w:val="00D7713C"/>
    <w:rsid w:val="00D8317C"/>
    <w:rsid w:val="00D83E27"/>
    <w:rsid w:val="00D852A3"/>
    <w:rsid w:val="00D86366"/>
    <w:rsid w:val="00D86453"/>
    <w:rsid w:val="00D86586"/>
    <w:rsid w:val="00D9014D"/>
    <w:rsid w:val="00D90473"/>
    <w:rsid w:val="00D906E3"/>
    <w:rsid w:val="00D9098A"/>
    <w:rsid w:val="00D91AB3"/>
    <w:rsid w:val="00D9265C"/>
    <w:rsid w:val="00D930E3"/>
    <w:rsid w:val="00D935E1"/>
    <w:rsid w:val="00D93693"/>
    <w:rsid w:val="00D9489C"/>
    <w:rsid w:val="00D94CEA"/>
    <w:rsid w:val="00D9555A"/>
    <w:rsid w:val="00D96AAF"/>
    <w:rsid w:val="00D96CEB"/>
    <w:rsid w:val="00DA1315"/>
    <w:rsid w:val="00DA3A49"/>
    <w:rsid w:val="00DA459F"/>
    <w:rsid w:val="00DA5596"/>
    <w:rsid w:val="00DA5E56"/>
    <w:rsid w:val="00DA6147"/>
    <w:rsid w:val="00DA650B"/>
    <w:rsid w:val="00DA6E74"/>
    <w:rsid w:val="00DB093E"/>
    <w:rsid w:val="00DB1A09"/>
    <w:rsid w:val="00DB1D66"/>
    <w:rsid w:val="00DB244A"/>
    <w:rsid w:val="00DB2FA7"/>
    <w:rsid w:val="00DB3BA9"/>
    <w:rsid w:val="00DB4E5B"/>
    <w:rsid w:val="00DB6D78"/>
    <w:rsid w:val="00DB7AA6"/>
    <w:rsid w:val="00DB7B70"/>
    <w:rsid w:val="00DC016E"/>
    <w:rsid w:val="00DC0B16"/>
    <w:rsid w:val="00DC13E3"/>
    <w:rsid w:val="00DC3510"/>
    <w:rsid w:val="00DC60E5"/>
    <w:rsid w:val="00DC6891"/>
    <w:rsid w:val="00DC689D"/>
    <w:rsid w:val="00DD2481"/>
    <w:rsid w:val="00DD2BD7"/>
    <w:rsid w:val="00DD2CD9"/>
    <w:rsid w:val="00DD36E7"/>
    <w:rsid w:val="00DD3AC7"/>
    <w:rsid w:val="00DD49F9"/>
    <w:rsid w:val="00DD6990"/>
    <w:rsid w:val="00DE1EB9"/>
    <w:rsid w:val="00DE2013"/>
    <w:rsid w:val="00DE28C6"/>
    <w:rsid w:val="00DE4720"/>
    <w:rsid w:val="00DE6E7B"/>
    <w:rsid w:val="00DE7A98"/>
    <w:rsid w:val="00DF027F"/>
    <w:rsid w:val="00DF041B"/>
    <w:rsid w:val="00DF09B3"/>
    <w:rsid w:val="00DF0C14"/>
    <w:rsid w:val="00DF116C"/>
    <w:rsid w:val="00DF165E"/>
    <w:rsid w:val="00DF1957"/>
    <w:rsid w:val="00DF2B91"/>
    <w:rsid w:val="00DF4A29"/>
    <w:rsid w:val="00DF536C"/>
    <w:rsid w:val="00DF6E28"/>
    <w:rsid w:val="00DF7642"/>
    <w:rsid w:val="00DF7B26"/>
    <w:rsid w:val="00DF7DA0"/>
    <w:rsid w:val="00E00965"/>
    <w:rsid w:val="00E00D70"/>
    <w:rsid w:val="00E01487"/>
    <w:rsid w:val="00E01FCB"/>
    <w:rsid w:val="00E021D6"/>
    <w:rsid w:val="00E0483D"/>
    <w:rsid w:val="00E05205"/>
    <w:rsid w:val="00E058D7"/>
    <w:rsid w:val="00E05C57"/>
    <w:rsid w:val="00E05E4E"/>
    <w:rsid w:val="00E06586"/>
    <w:rsid w:val="00E10BF2"/>
    <w:rsid w:val="00E111F7"/>
    <w:rsid w:val="00E11E78"/>
    <w:rsid w:val="00E11F23"/>
    <w:rsid w:val="00E129AD"/>
    <w:rsid w:val="00E12A94"/>
    <w:rsid w:val="00E13825"/>
    <w:rsid w:val="00E15249"/>
    <w:rsid w:val="00E154ED"/>
    <w:rsid w:val="00E15980"/>
    <w:rsid w:val="00E1653A"/>
    <w:rsid w:val="00E17067"/>
    <w:rsid w:val="00E178AB"/>
    <w:rsid w:val="00E20652"/>
    <w:rsid w:val="00E217EA"/>
    <w:rsid w:val="00E22539"/>
    <w:rsid w:val="00E227DF"/>
    <w:rsid w:val="00E232B2"/>
    <w:rsid w:val="00E23424"/>
    <w:rsid w:val="00E24464"/>
    <w:rsid w:val="00E24EEB"/>
    <w:rsid w:val="00E25875"/>
    <w:rsid w:val="00E27B85"/>
    <w:rsid w:val="00E30618"/>
    <w:rsid w:val="00E31064"/>
    <w:rsid w:val="00E313ED"/>
    <w:rsid w:val="00E31C8D"/>
    <w:rsid w:val="00E31E3B"/>
    <w:rsid w:val="00E322FD"/>
    <w:rsid w:val="00E32582"/>
    <w:rsid w:val="00E328F9"/>
    <w:rsid w:val="00E33040"/>
    <w:rsid w:val="00E361B2"/>
    <w:rsid w:val="00E41B5C"/>
    <w:rsid w:val="00E436D7"/>
    <w:rsid w:val="00E445AD"/>
    <w:rsid w:val="00E446D7"/>
    <w:rsid w:val="00E45206"/>
    <w:rsid w:val="00E4531E"/>
    <w:rsid w:val="00E4588A"/>
    <w:rsid w:val="00E47140"/>
    <w:rsid w:val="00E4731B"/>
    <w:rsid w:val="00E47F72"/>
    <w:rsid w:val="00E50009"/>
    <w:rsid w:val="00E50E19"/>
    <w:rsid w:val="00E51485"/>
    <w:rsid w:val="00E52206"/>
    <w:rsid w:val="00E5419B"/>
    <w:rsid w:val="00E5432B"/>
    <w:rsid w:val="00E54423"/>
    <w:rsid w:val="00E54DF1"/>
    <w:rsid w:val="00E54EF0"/>
    <w:rsid w:val="00E5548B"/>
    <w:rsid w:val="00E5650C"/>
    <w:rsid w:val="00E60560"/>
    <w:rsid w:val="00E61E15"/>
    <w:rsid w:val="00E628C1"/>
    <w:rsid w:val="00E63667"/>
    <w:rsid w:val="00E63D46"/>
    <w:rsid w:val="00E64B95"/>
    <w:rsid w:val="00E653D7"/>
    <w:rsid w:val="00E6551D"/>
    <w:rsid w:val="00E66BAC"/>
    <w:rsid w:val="00E6714B"/>
    <w:rsid w:val="00E70873"/>
    <w:rsid w:val="00E72322"/>
    <w:rsid w:val="00E72802"/>
    <w:rsid w:val="00E73A49"/>
    <w:rsid w:val="00E74140"/>
    <w:rsid w:val="00E74E68"/>
    <w:rsid w:val="00E75B8D"/>
    <w:rsid w:val="00E77387"/>
    <w:rsid w:val="00E8104F"/>
    <w:rsid w:val="00E81E83"/>
    <w:rsid w:val="00E82169"/>
    <w:rsid w:val="00E82908"/>
    <w:rsid w:val="00E830C7"/>
    <w:rsid w:val="00E83D1A"/>
    <w:rsid w:val="00E84140"/>
    <w:rsid w:val="00E84958"/>
    <w:rsid w:val="00E85185"/>
    <w:rsid w:val="00E8635D"/>
    <w:rsid w:val="00E8645C"/>
    <w:rsid w:val="00E86D0C"/>
    <w:rsid w:val="00E917AE"/>
    <w:rsid w:val="00E9572A"/>
    <w:rsid w:val="00E96AEE"/>
    <w:rsid w:val="00E96F39"/>
    <w:rsid w:val="00E97C65"/>
    <w:rsid w:val="00EA06D3"/>
    <w:rsid w:val="00EA0857"/>
    <w:rsid w:val="00EA13E7"/>
    <w:rsid w:val="00EA31A4"/>
    <w:rsid w:val="00EA42D6"/>
    <w:rsid w:val="00EA57F2"/>
    <w:rsid w:val="00EA58F1"/>
    <w:rsid w:val="00EA5EEB"/>
    <w:rsid w:val="00EA7C77"/>
    <w:rsid w:val="00EA7CAD"/>
    <w:rsid w:val="00EA7D75"/>
    <w:rsid w:val="00EB0081"/>
    <w:rsid w:val="00EB1D18"/>
    <w:rsid w:val="00EB1DD2"/>
    <w:rsid w:val="00EB21B3"/>
    <w:rsid w:val="00EB370C"/>
    <w:rsid w:val="00EB43A8"/>
    <w:rsid w:val="00EB4D07"/>
    <w:rsid w:val="00EB50AA"/>
    <w:rsid w:val="00EB5625"/>
    <w:rsid w:val="00EB6B7B"/>
    <w:rsid w:val="00EB6E8F"/>
    <w:rsid w:val="00EB75D4"/>
    <w:rsid w:val="00EB7C82"/>
    <w:rsid w:val="00EB7D26"/>
    <w:rsid w:val="00EC06FF"/>
    <w:rsid w:val="00EC0DBE"/>
    <w:rsid w:val="00EC1F0D"/>
    <w:rsid w:val="00EC417F"/>
    <w:rsid w:val="00EC42AF"/>
    <w:rsid w:val="00EC5C57"/>
    <w:rsid w:val="00EC610C"/>
    <w:rsid w:val="00EC6204"/>
    <w:rsid w:val="00EC7AEB"/>
    <w:rsid w:val="00EC7C21"/>
    <w:rsid w:val="00ED0CD4"/>
    <w:rsid w:val="00ED16DB"/>
    <w:rsid w:val="00ED20BF"/>
    <w:rsid w:val="00ED21F6"/>
    <w:rsid w:val="00ED2E5D"/>
    <w:rsid w:val="00ED33E0"/>
    <w:rsid w:val="00ED34B6"/>
    <w:rsid w:val="00ED4E44"/>
    <w:rsid w:val="00ED4E8F"/>
    <w:rsid w:val="00ED5029"/>
    <w:rsid w:val="00ED67B2"/>
    <w:rsid w:val="00ED774E"/>
    <w:rsid w:val="00EE15F1"/>
    <w:rsid w:val="00EE1F93"/>
    <w:rsid w:val="00EE2794"/>
    <w:rsid w:val="00EE4C77"/>
    <w:rsid w:val="00EE5C34"/>
    <w:rsid w:val="00EE7856"/>
    <w:rsid w:val="00EF0EE2"/>
    <w:rsid w:val="00EF1961"/>
    <w:rsid w:val="00EF5366"/>
    <w:rsid w:val="00EF53EB"/>
    <w:rsid w:val="00EF697D"/>
    <w:rsid w:val="00EF6E92"/>
    <w:rsid w:val="00EF78BC"/>
    <w:rsid w:val="00EF7DEB"/>
    <w:rsid w:val="00F02ED9"/>
    <w:rsid w:val="00F0365C"/>
    <w:rsid w:val="00F04AC5"/>
    <w:rsid w:val="00F04B0D"/>
    <w:rsid w:val="00F07A93"/>
    <w:rsid w:val="00F11CD1"/>
    <w:rsid w:val="00F12251"/>
    <w:rsid w:val="00F123A7"/>
    <w:rsid w:val="00F125E1"/>
    <w:rsid w:val="00F12C31"/>
    <w:rsid w:val="00F13312"/>
    <w:rsid w:val="00F13766"/>
    <w:rsid w:val="00F15191"/>
    <w:rsid w:val="00F15360"/>
    <w:rsid w:val="00F158AA"/>
    <w:rsid w:val="00F163E3"/>
    <w:rsid w:val="00F177EF"/>
    <w:rsid w:val="00F21192"/>
    <w:rsid w:val="00F22100"/>
    <w:rsid w:val="00F22220"/>
    <w:rsid w:val="00F22490"/>
    <w:rsid w:val="00F238EC"/>
    <w:rsid w:val="00F238FD"/>
    <w:rsid w:val="00F2484E"/>
    <w:rsid w:val="00F25261"/>
    <w:rsid w:val="00F25DF5"/>
    <w:rsid w:val="00F25EA6"/>
    <w:rsid w:val="00F27986"/>
    <w:rsid w:val="00F30745"/>
    <w:rsid w:val="00F30A3E"/>
    <w:rsid w:val="00F31F6D"/>
    <w:rsid w:val="00F329F9"/>
    <w:rsid w:val="00F33475"/>
    <w:rsid w:val="00F353EA"/>
    <w:rsid w:val="00F35FEB"/>
    <w:rsid w:val="00F37187"/>
    <w:rsid w:val="00F37987"/>
    <w:rsid w:val="00F37E49"/>
    <w:rsid w:val="00F37FA3"/>
    <w:rsid w:val="00F410E3"/>
    <w:rsid w:val="00F4170F"/>
    <w:rsid w:val="00F45DB3"/>
    <w:rsid w:val="00F50C7C"/>
    <w:rsid w:val="00F50C7E"/>
    <w:rsid w:val="00F5100B"/>
    <w:rsid w:val="00F52155"/>
    <w:rsid w:val="00F52B82"/>
    <w:rsid w:val="00F54995"/>
    <w:rsid w:val="00F549E4"/>
    <w:rsid w:val="00F57898"/>
    <w:rsid w:val="00F57E72"/>
    <w:rsid w:val="00F624AD"/>
    <w:rsid w:val="00F6429E"/>
    <w:rsid w:val="00F657FF"/>
    <w:rsid w:val="00F67B31"/>
    <w:rsid w:val="00F71298"/>
    <w:rsid w:val="00F72C56"/>
    <w:rsid w:val="00F739EF"/>
    <w:rsid w:val="00F75DEF"/>
    <w:rsid w:val="00F76917"/>
    <w:rsid w:val="00F769BE"/>
    <w:rsid w:val="00F808D3"/>
    <w:rsid w:val="00F8096F"/>
    <w:rsid w:val="00F82812"/>
    <w:rsid w:val="00F82831"/>
    <w:rsid w:val="00F83D37"/>
    <w:rsid w:val="00F85BA1"/>
    <w:rsid w:val="00F9016D"/>
    <w:rsid w:val="00F90502"/>
    <w:rsid w:val="00F906B4"/>
    <w:rsid w:val="00F92427"/>
    <w:rsid w:val="00F93464"/>
    <w:rsid w:val="00F94EE0"/>
    <w:rsid w:val="00F96CEF"/>
    <w:rsid w:val="00F9725A"/>
    <w:rsid w:val="00FA1276"/>
    <w:rsid w:val="00FA162D"/>
    <w:rsid w:val="00FA485F"/>
    <w:rsid w:val="00FA48B8"/>
    <w:rsid w:val="00FA491D"/>
    <w:rsid w:val="00FA4A4C"/>
    <w:rsid w:val="00FA4C37"/>
    <w:rsid w:val="00FA7D1D"/>
    <w:rsid w:val="00FA7E76"/>
    <w:rsid w:val="00FB06DF"/>
    <w:rsid w:val="00FB1FB8"/>
    <w:rsid w:val="00FB22AC"/>
    <w:rsid w:val="00FB2A5A"/>
    <w:rsid w:val="00FB39E0"/>
    <w:rsid w:val="00FB39FE"/>
    <w:rsid w:val="00FB4F4D"/>
    <w:rsid w:val="00FB7B0D"/>
    <w:rsid w:val="00FC09DE"/>
    <w:rsid w:val="00FC0B87"/>
    <w:rsid w:val="00FC0C40"/>
    <w:rsid w:val="00FC4768"/>
    <w:rsid w:val="00FC5BA1"/>
    <w:rsid w:val="00FC64A6"/>
    <w:rsid w:val="00FC757D"/>
    <w:rsid w:val="00FC7E19"/>
    <w:rsid w:val="00FD0FFC"/>
    <w:rsid w:val="00FD150B"/>
    <w:rsid w:val="00FD18B3"/>
    <w:rsid w:val="00FD196A"/>
    <w:rsid w:val="00FD1E0A"/>
    <w:rsid w:val="00FD28EB"/>
    <w:rsid w:val="00FD2B84"/>
    <w:rsid w:val="00FD4285"/>
    <w:rsid w:val="00FD4952"/>
    <w:rsid w:val="00FD4AFC"/>
    <w:rsid w:val="00FD4DF2"/>
    <w:rsid w:val="00FD53E6"/>
    <w:rsid w:val="00FD5CFC"/>
    <w:rsid w:val="00FD5EDC"/>
    <w:rsid w:val="00FD7454"/>
    <w:rsid w:val="00FD7DEA"/>
    <w:rsid w:val="00FE0946"/>
    <w:rsid w:val="00FE0F4C"/>
    <w:rsid w:val="00FE2968"/>
    <w:rsid w:val="00FE2AF4"/>
    <w:rsid w:val="00FE363D"/>
    <w:rsid w:val="00FE3D58"/>
    <w:rsid w:val="00FE3E09"/>
    <w:rsid w:val="00FE4D95"/>
    <w:rsid w:val="00FE5CC0"/>
    <w:rsid w:val="00FE6A72"/>
    <w:rsid w:val="00FE6C1B"/>
    <w:rsid w:val="00FF288D"/>
    <w:rsid w:val="00FF4AC8"/>
    <w:rsid w:val="00FF519E"/>
    <w:rsid w:val="00FF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  <w14:docId w14:val="465D5E82"/>
  <w15:docId w15:val="{940BC413-EF4B-40B8-BFAE-B2AB56A58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0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33DE"/>
    <w:pPr>
      <w:jc w:val="both"/>
    </w:pPr>
    <w:rPr>
      <w:rFonts w:ascii="Verdana" w:hAnsi="Verdana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9557C5"/>
    <w:pPr>
      <w:keepNext/>
      <w:outlineLvl w:val="0"/>
    </w:pPr>
    <w:rPr>
      <w:rFonts w:ascii="Arial" w:hAnsi="Arial"/>
      <w:b/>
    </w:rPr>
  </w:style>
  <w:style w:type="paragraph" w:styleId="Naslov2">
    <w:name w:val="heading 2"/>
    <w:basedOn w:val="Navaden"/>
    <w:next w:val="Navaden"/>
    <w:link w:val="Naslov2Znak"/>
    <w:uiPriority w:val="9"/>
    <w:qFormat/>
    <w:rsid w:val="00337A58"/>
    <w:pPr>
      <w:keepNext/>
      <w:numPr>
        <w:ilvl w:val="1"/>
        <w:numId w:val="3"/>
      </w:numPr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uiPriority w:val="9"/>
    <w:qFormat/>
    <w:rsid w:val="00E64B95"/>
    <w:pPr>
      <w:keepNext/>
      <w:outlineLvl w:val="2"/>
    </w:pPr>
    <w:rPr>
      <w:rFonts w:ascii="Arial" w:hAnsi="Arial"/>
      <w:sz w:val="22"/>
    </w:rPr>
  </w:style>
  <w:style w:type="paragraph" w:styleId="Naslov4">
    <w:name w:val="heading 4"/>
    <w:basedOn w:val="Navaden"/>
    <w:next w:val="Navaden"/>
    <w:link w:val="Naslov4Znak"/>
    <w:uiPriority w:val="9"/>
    <w:qFormat/>
    <w:rsid w:val="005752AB"/>
    <w:pPr>
      <w:keepNext/>
      <w:spacing w:before="240" w:after="60" w:line="360" w:lineRule="auto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"/>
    <w:qFormat/>
    <w:rsid w:val="005752AB"/>
    <w:pPr>
      <w:spacing w:before="240" w:after="60" w:line="360" w:lineRule="auto"/>
      <w:outlineLvl w:val="4"/>
    </w:pPr>
    <w:rPr>
      <w:sz w:val="22"/>
    </w:rPr>
  </w:style>
  <w:style w:type="paragraph" w:styleId="Naslov6">
    <w:name w:val="heading 6"/>
    <w:basedOn w:val="Navaden"/>
    <w:next w:val="Navaden"/>
    <w:link w:val="Naslov6Znak"/>
    <w:qFormat/>
    <w:rsid w:val="005752AB"/>
    <w:pPr>
      <w:spacing w:before="240" w:after="60" w:line="360" w:lineRule="auto"/>
      <w:outlineLvl w:val="5"/>
    </w:pPr>
    <w:rPr>
      <w:i/>
      <w:sz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752AB"/>
    <w:pPr>
      <w:spacing w:before="240" w:after="60" w:line="360" w:lineRule="auto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752AB"/>
    <w:pPr>
      <w:spacing w:before="240" w:after="60" w:line="360" w:lineRule="auto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uiPriority w:val="9"/>
    <w:qFormat/>
    <w:rsid w:val="005752AB"/>
    <w:pPr>
      <w:spacing w:before="240" w:after="60" w:line="360" w:lineRule="auto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9557C5"/>
    <w:rPr>
      <w:rFonts w:ascii="Arial" w:hAnsi="Arial"/>
      <w:b/>
      <w:sz w:val="20"/>
      <w:szCs w:val="20"/>
      <w:lang w:eastAsia="en-US"/>
    </w:rPr>
  </w:style>
  <w:style w:type="character" w:customStyle="1" w:styleId="Naslov2Znak">
    <w:name w:val="Naslov 2 Znak"/>
    <w:link w:val="Naslov2"/>
    <w:uiPriority w:val="9"/>
    <w:rsid w:val="00016B07"/>
    <w:rPr>
      <w:rFonts w:ascii="Verdana" w:hAnsi="Verdana"/>
      <w:b/>
      <w:sz w:val="20"/>
      <w:szCs w:val="20"/>
      <w:lang w:eastAsia="en-US"/>
    </w:rPr>
  </w:style>
  <w:style w:type="character" w:customStyle="1" w:styleId="Naslov3Znak">
    <w:name w:val="Naslov 3 Znak"/>
    <w:link w:val="Naslov3"/>
    <w:uiPriority w:val="9"/>
    <w:rsid w:val="00E64B95"/>
    <w:rPr>
      <w:rFonts w:ascii="Arial" w:hAnsi="Arial"/>
      <w:szCs w:val="20"/>
      <w:lang w:eastAsia="en-US"/>
    </w:rPr>
  </w:style>
  <w:style w:type="character" w:customStyle="1" w:styleId="Naslov4Znak">
    <w:name w:val="Naslov 4 Znak"/>
    <w:link w:val="Naslov4"/>
    <w:uiPriority w:val="9"/>
    <w:rsid w:val="00016B0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slov5Znak">
    <w:name w:val="Naslov 5 Znak"/>
    <w:link w:val="Naslov5"/>
    <w:uiPriority w:val="9"/>
    <w:rsid w:val="00016B0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link w:val="Naslov6"/>
    <w:rsid w:val="00016B07"/>
    <w:rPr>
      <w:rFonts w:ascii="Calibri" w:eastAsia="Times New Roman" w:hAnsi="Calibri" w:cs="Times New Roman"/>
      <w:b/>
      <w:bCs/>
      <w:lang w:eastAsia="en-US"/>
    </w:rPr>
  </w:style>
  <w:style w:type="character" w:customStyle="1" w:styleId="Naslov7Znak">
    <w:name w:val="Naslov 7 Znak"/>
    <w:link w:val="Naslov7"/>
    <w:uiPriority w:val="9"/>
    <w:rsid w:val="00016B0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slov8Znak">
    <w:name w:val="Naslov 8 Znak"/>
    <w:link w:val="Naslov8"/>
    <w:uiPriority w:val="9"/>
    <w:rsid w:val="00016B07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slov9Znak">
    <w:name w:val="Naslov 9 Znak"/>
    <w:link w:val="Naslov9"/>
    <w:uiPriority w:val="9"/>
    <w:rsid w:val="00016B07"/>
    <w:rPr>
      <w:rFonts w:ascii="Cambria" w:eastAsia="Times New Roman" w:hAnsi="Cambria" w:cs="Times New Roman"/>
      <w:lang w:eastAsia="en-US"/>
    </w:rPr>
  </w:style>
  <w:style w:type="paragraph" w:styleId="Glava">
    <w:name w:val="header"/>
    <w:basedOn w:val="Navaden"/>
    <w:link w:val="GlavaZnak"/>
    <w:uiPriority w:val="99"/>
    <w:rsid w:val="005752AB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016B07"/>
    <w:rPr>
      <w:rFonts w:ascii="Arial" w:hAnsi="Arial"/>
      <w:sz w:val="24"/>
      <w:szCs w:val="20"/>
      <w:lang w:eastAsia="en-US"/>
    </w:rPr>
  </w:style>
  <w:style w:type="paragraph" w:styleId="Noga">
    <w:name w:val="footer"/>
    <w:basedOn w:val="Navaden"/>
    <w:link w:val="NogaZnak"/>
    <w:uiPriority w:val="99"/>
    <w:rsid w:val="005752AB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16B07"/>
    <w:rPr>
      <w:rFonts w:ascii="Arial" w:hAnsi="Arial"/>
      <w:sz w:val="24"/>
      <w:szCs w:val="20"/>
      <w:lang w:eastAsia="en-US"/>
    </w:rPr>
  </w:style>
  <w:style w:type="paragraph" w:customStyle="1" w:styleId="DefaultText">
    <w:name w:val="Default Text"/>
    <w:basedOn w:val="Navaden"/>
    <w:rsid w:val="005752AB"/>
    <w:rPr>
      <w:lang w:val="en-US" w:eastAsia="sl-SI"/>
    </w:rPr>
  </w:style>
  <w:style w:type="paragraph" w:styleId="Telobesedila">
    <w:name w:val="Body Text"/>
    <w:basedOn w:val="Navaden"/>
    <w:link w:val="TelobesedilaZnak"/>
    <w:qFormat/>
    <w:rsid w:val="005752AB"/>
    <w:pPr>
      <w:spacing w:line="360" w:lineRule="auto"/>
    </w:pPr>
  </w:style>
  <w:style w:type="character" w:customStyle="1" w:styleId="TelobesedilaZnak">
    <w:name w:val="Telo besedila Znak"/>
    <w:link w:val="Telobesedila"/>
    <w:rsid w:val="00016B07"/>
    <w:rPr>
      <w:rFonts w:ascii="Arial" w:hAnsi="Arial"/>
      <w:sz w:val="24"/>
      <w:szCs w:val="20"/>
      <w:lang w:eastAsia="en-US"/>
    </w:rPr>
  </w:style>
  <w:style w:type="paragraph" w:customStyle="1" w:styleId="DefaultText1">
    <w:name w:val="Default Text:1"/>
    <w:basedOn w:val="Navaden"/>
    <w:uiPriority w:val="99"/>
    <w:rsid w:val="005752AB"/>
    <w:rPr>
      <w:lang w:val="en-US" w:eastAsia="sl-SI"/>
    </w:rPr>
  </w:style>
  <w:style w:type="paragraph" w:styleId="Telobesedila2">
    <w:name w:val="Body Text 2"/>
    <w:basedOn w:val="Navaden"/>
    <w:link w:val="Telobesedila2Znak"/>
    <w:uiPriority w:val="99"/>
    <w:rsid w:val="005752AB"/>
    <w:rPr>
      <w:rFonts w:ascii="Arial (WE)" w:hAnsi="Arial (WE)"/>
    </w:rPr>
  </w:style>
  <w:style w:type="character" w:customStyle="1" w:styleId="Telobesedila2Znak">
    <w:name w:val="Telo besedila 2 Znak"/>
    <w:link w:val="Telobesedila2"/>
    <w:uiPriority w:val="99"/>
    <w:semiHidden/>
    <w:rsid w:val="00016B07"/>
    <w:rPr>
      <w:rFonts w:ascii="Arial" w:hAnsi="Arial"/>
      <w:sz w:val="24"/>
      <w:szCs w:val="20"/>
      <w:lang w:eastAsia="en-US"/>
    </w:rPr>
  </w:style>
  <w:style w:type="paragraph" w:styleId="Telobesedila-zamik2">
    <w:name w:val="Body Text Indent 2"/>
    <w:basedOn w:val="Navaden"/>
    <w:link w:val="Telobesedila-zamik2Znak"/>
    <w:uiPriority w:val="99"/>
    <w:rsid w:val="005752AB"/>
    <w:pPr>
      <w:spacing w:after="120"/>
      <w:ind w:left="737"/>
    </w:pPr>
    <w:rPr>
      <w:sz w:val="22"/>
    </w:rPr>
  </w:style>
  <w:style w:type="character" w:customStyle="1" w:styleId="Telobesedila-zamik2Znak">
    <w:name w:val="Telo besedila - zamik 2 Znak"/>
    <w:link w:val="Telobesedila-zamik2"/>
    <w:uiPriority w:val="99"/>
    <w:semiHidden/>
    <w:rsid w:val="00016B07"/>
    <w:rPr>
      <w:rFonts w:ascii="Arial" w:hAnsi="Arial"/>
      <w:sz w:val="24"/>
      <w:szCs w:val="20"/>
      <w:lang w:eastAsia="en-US"/>
    </w:rPr>
  </w:style>
  <w:style w:type="paragraph" w:styleId="Telobesedila-zamik">
    <w:name w:val="Body Text Indent"/>
    <w:basedOn w:val="Navaden"/>
    <w:link w:val="Telobesedila-zamikZnak"/>
    <w:uiPriority w:val="99"/>
    <w:rsid w:val="005752AB"/>
    <w:pPr>
      <w:tabs>
        <w:tab w:val="left" w:pos="360"/>
      </w:tabs>
      <w:ind w:left="360"/>
    </w:pPr>
  </w:style>
  <w:style w:type="character" w:customStyle="1" w:styleId="Telobesedila-zamikZnak">
    <w:name w:val="Telo besedila - zamik Znak"/>
    <w:link w:val="Telobesedila-zamik"/>
    <w:uiPriority w:val="99"/>
    <w:semiHidden/>
    <w:rsid w:val="00016B07"/>
    <w:rPr>
      <w:rFonts w:ascii="Arial" w:hAnsi="Arial"/>
      <w:sz w:val="24"/>
      <w:szCs w:val="20"/>
      <w:lang w:eastAsia="en-US"/>
    </w:rPr>
  </w:style>
  <w:style w:type="paragraph" w:styleId="Telobesedila3">
    <w:name w:val="Body Text 3"/>
    <w:basedOn w:val="Navaden"/>
    <w:link w:val="Telobesedila3Znak"/>
    <w:uiPriority w:val="99"/>
    <w:rsid w:val="005752AB"/>
    <w:pPr>
      <w:spacing w:line="360" w:lineRule="auto"/>
    </w:pPr>
    <w:rPr>
      <w:sz w:val="22"/>
    </w:rPr>
  </w:style>
  <w:style w:type="character" w:customStyle="1" w:styleId="Telobesedila3Znak">
    <w:name w:val="Telo besedila 3 Znak"/>
    <w:link w:val="Telobesedila3"/>
    <w:uiPriority w:val="99"/>
    <w:semiHidden/>
    <w:rsid w:val="00016B07"/>
    <w:rPr>
      <w:rFonts w:ascii="Arial" w:hAnsi="Arial"/>
      <w:sz w:val="16"/>
      <w:szCs w:val="16"/>
      <w:lang w:eastAsia="en-US"/>
    </w:rPr>
  </w:style>
  <w:style w:type="character" w:styleId="tevilkastrani">
    <w:name w:val="page number"/>
    <w:rsid w:val="005752AB"/>
    <w:rPr>
      <w:rFonts w:cs="Times New Roman"/>
    </w:rPr>
  </w:style>
  <w:style w:type="paragraph" w:styleId="Kazalovsebine1">
    <w:name w:val="toc 1"/>
    <w:basedOn w:val="Navaden"/>
    <w:next w:val="Navaden"/>
    <w:autoRedefine/>
    <w:uiPriority w:val="39"/>
    <w:rsid w:val="005752AB"/>
    <w:pPr>
      <w:tabs>
        <w:tab w:val="left" w:pos="400"/>
        <w:tab w:val="right" w:leader="dot" w:pos="9061"/>
      </w:tabs>
    </w:pPr>
    <w:rPr>
      <w:b/>
      <w:noProof/>
    </w:rPr>
  </w:style>
  <w:style w:type="paragraph" w:styleId="Kazalovsebine2">
    <w:name w:val="toc 2"/>
    <w:basedOn w:val="Navaden"/>
    <w:next w:val="Navaden"/>
    <w:autoRedefine/>
    <w:uiPriority w:val="39"/>
    <w:rsid w:val="005752AB"/>
    <w:pPr>
      <w:ind w:left="200"/>
    </w:pPr>
  </w:style>
  <w:style w:type="paragraph" w:styleId="Kazalovsebine3">
    <w:name w:val="toc 3"/>
    <w:basedOn w:val="Navaden"/>
    <w:next w:val="Navaden"/>
    <w:autoRedefine/>
    <w:uiPriority w:val="39"/>
    <w:rsid w:val="005752AB"/>
    <w:pPr>
      <w:ind w:left="400"/>
    </w:pPr>
  </w:style>
  <w:style w:type="paragraph" w:styleId="Kazalovsebine4">
    <w:name w:val="toc 4"/>
    <w:basedOn w:val="Navaden"/>
    <w:next w:val="Navaden"/>
    <w:autoRedefine/>
    <w:uiPriority w:val="39"/>
    <w:rsid w:val="005752AB"/>
    <w:pPr>
      <w:ind w:left="600"/>
    </w:pPr>
  </w:style>
  <w:style w:type="paragraph" w:styleId="Kazalovsebine5">
    <w:name w:val="toc 5"/>
    <w:basedOn w:val="Navaden"/>
    <w:next w:val="Navaden"/>
    <w:autoRedefine/>
    <w:uiPriority w:val="39"/>
    <w:rsid w:val="005752AB"/>
    <w:pPr>
      <w:ind w:left="800"/>
    </w:pPr>
  </w:style>
  <w:style w:type="paragraph" w:styleId="Kazalovsebine6">
    <w:name w:val="toc 6"/>
    <w:basedOn w:val="Navaden"/>
    <w:next w:val="Navaden"/>
    <w:autoRedefine/>
    <w:uiPriority w:val="39"/>
    <w:rsid w:val="005752AB"/>
    <w:pPr>
      <w:ind w:left="1000"/>
    </w:pPr>
  </w:style>
  <w:style w:type="paragraph" w:styleId="Kazalovsebine7">
    <w:name w:val="toc 7"/>
    <w:basedOn w:val="Navaden"/>
    <w:next w:val="Navaden"/>
    <w:autoRedefine/>
    <w:uiPriority w:val="39"/>
    <w:rsid w:val="005752AB"/>
    <w:pPr>
      <w:ind w:left="1200"/>
    </w:pPr>
  </w:style>
  <w:style w:type="paragraph" w:styleId="Kazalovsebine8">
    <w:name w:val="toc 8"/>
    <w:basedOn w:val="Navaden"/>
    <w:next w:val="Navaden"/>
    <w:autoRedefine/>
    <w:uiPriority w:val="39"/>
    <w:rsid w:val="005752AB"/>
    <w:pPr>
      <w:ind w:left="1400"/>
    </w:pPr>
  </w:style>
  <w:style w:type="paragraph" w:styleId="Kazalovsebine9">
    <w:name w:val="toc 9"/>
    <w:basedOn w:val="Navaden"/>
    <w:next w:val="Navaden"/>
    <w:autoRedefine/>
    <w:uiPriority w:val="39"/>
    <w:rsid w:val="005752AB"/>
    <w:pPr>
      <w:ind w:left="1600"/>
    </w:pPr>
  </w:style>
  <w:style w:type="paragraph" w:styleId="Oznaenseznam">
    <w:name w:val="List Bullet"/>
    <w:basedOn w:val="Navaden"/>
    <w:autoRedefine/>
    <w:uiPriority w:val="99"/>
    <w:rsid w:val="005752AB"/>
    <w:pPr>
      <w:numPr>
        <w:numId w:val="1"/>
      </w:numPr>
    </w:pPr>
  </w:style>
  <w:style w:type="paragraph" w:styleId="Oznaenseznam2">
    <w:name w:val="List Bullet 2"/>
    <w:basedOn w:val="Navaden"/>
    <w:autoRedefine/>
    <w:uiPriority w:val="99"/>
    <w:rsid w:val="005752AB"/>
    <w:pPr>
      <w:numPr>
        <w:numId w:val="2"/>
      </w:numPr>
    </w:pPr>
  </w:style>
  <w:style w:type="paragraph" w:styleId="Seznam-nadaljevanje">
    <w:name w:val="List Continue"/>
    <w:basedOn w:val="Navaden"/>
    <w:uiPriority w:val="99"/>
    <w:rsid w:val="005752AB"/>
    <w:pPr>
      <w:spacing w:after="120"/>
      <w:ind w:left="283"/>
    </w:pPr>
  </w:style>
  <w:style w:type="paragraph" w:styleId="Naslov">
    <w:name w:val="Title"/>
    <w:aliases w:val="Naslov mateja"/>
    <w:basedOn w:val="Navaden"/>
    <w:link w:val="NaslovZnak"/>
    <w:uiPriority w:val="99"/>
    <w:qFormat/>
    <w:rsid w:val="005752AB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NaslovZnak">
    <w:name w:val="Naslov Znak"/>
    <w:aliases w:val="Naslov mateja Znak"/>
    <w:link w:val="Naslov"/>
    <w:uiPriority w:val="99"/>
    <w:rsid w:val="00016B07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Hiperpovezava">
    <w:name w:val="Hyperlink"/>
    <w:uiPriority w:val="99"/>
    <w:rsid w:val="005752AB"/>
    <w:rPr>
      <w:rFonts w:cs="Times New Roman"/>
      <w:color w:val="0000FF"/>
      <w:u w:val="single"/>
    </w:rPr>
  </w:style>
  <w:style w:type="paragraph" w:customStyle="1" w:styleId="body">
    <w:name w:val="body"/>
    <w:basedOn w:val="Navaden"/>
    <w:uiPriority w:val="99"/>
    <w:rsid w:val="005752AB"/>
    <w:pPr>
      <w:tabs>
        <w:tab w:val="left" w:pos="567"/>
      </w:tabs>
      <w:spacing w:after="130" w:line="260" w:lineRule="exact"/>
    </w:pPr>
    <w:rPr>
      <w:color w:val="000000"/>
      <w:sz w:val="22"/>
    </w:rPr>
  </w:style>
  <w:style w:type="paragraph" w:styleId="Pripombabesedilo">
    <w:name w:val="annotation text"/>
    <w:basedOn w:val="Navaden"/>
    <w:link w:val="PripombabesediloZnak"/>
    <w:rsid w:val="00371071"/>
    <w:rPr>
      <w:rFonts w:ascii="Times New Roman" w:hAnsi="Times New Roman"/>
    </w:rPr>
  </w:style>
  <w:style w:type="character" w:customStyle="1" w:styleId="PripombabesediloZnak">
    <w:name w:val="Pripomba – besedilo Znak"/>
    <w:link w:val="Pripombabesedilo"/>
    <w:rsid w:val="00016B07"/>
    <w:rPr>
      <w:rFonts w:ascii="Arial" w:hAnsi="Arial"/>
      <w:sz w:val="20"/>
      <w:szCs w:val="20"/>
      <w:lang w:eastAsia="en-US"/>
    </w:rPr>
  </w:style>
  <w:style w:type="paragraph" w:customStyle="1" w:styleId="pikaalineje">
    <w:name w:val="pika_alineje"/>
    <w:basedOn w:val="Navaden"/>
    <w:autoRedefine/>
    <w:uiPriority w:val="99"/>
    <w:rsid w:val="005A6FA0"/>
    <w:pPr>
      <w:numPr>
        <w:numId w:val="4"/>
      </w:numPr>
      <w:spacing w:line="300" w:lineRule="atLeast"/>
    </w:pPr>
    <w:rPr>
      <w:b/>
      <w:szCs w:val="24"/>
      <w:u w:val="single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rsid w:val="005B19BD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semiHidden/>
    <w:rsid w:val="00016B07"/>
    <w:rPr>
      <w:rFonts w:ascii="Arial" w:hAnsi="Arial"/>
      <w:sz w:val="16"/>
      <w:szCs w:val="16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E3304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016B07"/>
    <w:rPr>
      <w:sz w:val="0"/>
      <w:szCs w:val="0"/>
      <w:lang w:eastAsia="en-US"/>
    </w:rPr>
  </w:style>
  <w:style w:type="table" w:styleId="Tabelamrea">
    <w:name w:val="Table Grid"/>
    <w:basedOn w:val="Navadnatabela"/>
    <w:rsid w:val="007A7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gradbadokumenta">
    <w:name w:val="Document Map"/>
    <w:basedOn w:val="Navaden"/>
    <w:link w:val="ZgradbadokumentaZnak"/>
    <w:uiPriority w:val="99"/>
    <w:semiHidden/>
    <w:rsid w:val="00560D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link w:val="Zgradbadokumenta"/>
    <w:uiPriority w:val="99"/>
    <w:semiHidden/>
    <w:rsid w:val="00016B07"/>
    <w:rPr>
      <w:sz w:val="0"/>
      <w:szCs w:val="0"/>
      <w:lang w:eastAsia="en-US"/>
    </w:rPr>
  </w:style>
  <w:style w:type="paragraph" w:customStyle="1" w:styleId="Odstavekseznama1">
    <w:name w:val="Odstavek seznama1"/>
    <w:basedOn w:val="Navaden"/>
    <w:uiPriority w:val="99"/>
    <w:rsid w:val="009376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Odstavekseznama">
    <w:name w:val="List Paragraph"/>
    <w:basedOn w:val="Navaden"/>
    <w:qFormat/>
    <w:rsid w:val="004B57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link w:val="DefaultZnak"/>
    <w:rsid w:val="00055FD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SledenaHiperpovezava">
    <w:name w:val="FollowedHyperlink"/>
    <w:uiPriority w:val="99"/>
    <w:semiHidden/>
    <w:unhideWhenUsed/>
    <w:rsid w:val="0050598B"/>
    <w:rPr>
      <w:color w:val="800080"/>
      <w:u w:val="single"/>
    </w:rPr>
  </w:style>
  <w:style w:type="character" w:styleId="Pripombasklic">
    <w:name w:val="annotation reference"/>
    <w:rsid w:val="00DC689D"/>
    <w:rPr>
      <w:sz w:val="16"/>
      <w:szCs w:val="16"/>
    </w:rPr>
  </w:style>
  <w:style w:type="character" w:styleId="Besedilooznabemesta">
    <w:name w:val="Placeholder Text"/>
    <w:uiPriority w:val="99"/>
    <w:semiHidden/>
    <w:rsid w:val="00DC689D"/>
    <w:rPr>
      <w:color w:val="808080"/>
    </w:rPr>
  </w:style>
  <w:style w:type="paragraph" w:styleId="Citat">
    <w:name w:val="Quote"/>
    <w:basedOn w:val="Navaden"/>
    <w:next w:val="Navaden"/>
    <w:link w:val="CitatZnak"/>
    <w:uiPriority w:val="29"/>
    <w:qFormat/>
    <w:rsid w:val="00DC689D"/>
    <w:pPr>
      <w:widowControl w:val="0"/>
      <w:spacing w:after="200" w:line="276" w:lineRule="auto"/>
      <w:jc w:val="left"/>
    </w:pPr>
    <w:rPr>
      <w:rFonts w:ascii="Calibri" w:eastAsia="Calibri" w:hAnsi="Calibri"/>
      <w:i/>
      <w:iCs/>
      <w:color w:val="000000"/>
      <w:sz w:val="22"/>
      <w:szCs w:val="22"/>
    </w:rPr>
  </w:style>
  <w:style w:type="character" w:customStyle="1" w:styleId="CitatZnak">
    <w:name w:val="Citat Znak"/>
    <w:link w:val="Citat"/>
    <w:uiPriority w:val="29"/>
    <w:rsid w:val="00DC689D"/>
    <w:rPr>
      <w:rFonts w:ascii="Calibri" w:eastAsia="Calibri" w:hAnsi="Calibri" w:cs="Times New Roman"/>
      <w:i/>
      <w:iCs/>
      <w:color w:val="00000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DC689D"/>
    <w:pPr>
      <w:widowControl w:val="0"/>
      <w:spacing w:after="200"/>
      <w:jc w:val="left"/>
    </w:pPr>
    <w:rPr>
      <w:rFonts w:ascii="Calibri" w:eastAsia="Calibri" w:hAnsi="Calibri"/>
      <w:b/>
      <w:bCs/>
    </w:rPr>
  </w:style>
  <w:style w:type="character" w:customStyle="1" w:styleId="ZadevapripombeZnak">
    <w:name w:val="Zadeva pripombe Znak"/>
    <w:link w:val="Zadevapripombe"/>
    <w:uiPriority w:val="99"/>
    <w:rsid w:val="00DC689D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od1">
    <w:name w:val="od.1"/>
    <w:aliases w:val="5,od1"/>
    <w:basedOn w:val="Navaden"/>
    <w:rsid w:val="001575A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 w:cs="Arial"/>
      <w:sz w:val="22"/>
      <w:szCs w:val="22"/>
      <w:lang w:eastAsia="sl-SI"/>
    </w:rPr>
  </w:style>
  <w:style w:type="paragraph" w:customStyle="1" w:styleId="arial">
    <w:name w:val="arial"/>
    <w:basedOn w:val="Navaden"/>
    <w:rsid w:val="001575A2"/>
    <w:pPr>
      <w:overflowPunct w:val="0"/>
      <w:autoSpaceDE w:val="0"/>
      <w:autoSpaceDN w:val="0"/>
      <w:adjustRightInd w:val="0"/>
      <w:spacing w:line="300" w:lineRule="atLeast"/>
      <w:textAlignment w:val="baseline"/>
    </w:pPr>
    <w:rPr>
      <w:rFonts w:ascii="Arial" w:hAnsi="Arial" w:cs="Arial"/>
      <w:sz w:val="22"/>
      <w:szCs w:val="22"/>
      <w:lang w:eastAsia="sl-SI"/>
    </w:rPr>
  </w:style>
  <w:style w:type="paragraph" w:styleId="Brezrazmikov">
    <w:name w:val="No Spacing"/>
    <w:uiPriority w:val="1"/>
    <w:qFormat/>
    <w:rsid w:val="004375E0"/>
    <w:rPr>
      <w:rFonts w:ascii="Calibri" w:eastAsia="Calibri" w:hAnsi="Calibri"/>
      <w:sz w:val="22"/>
      <w:szCs w:val="22"/>
      <w:lang w:eastAsia="en-US"/>
    </w:rPr>
  </w:style>
  <w:style w:type="paragraph" w:customStyle="1" w:styleId="Podpisnik2">
    <w:name w:val="Podpisnik(2)"/>
    <w:basedOn w:val="Navaden"/>
    <w:next w:val="Navaden"/>
    <w:rsid w:val="005400F7"/>
    <w:pPr>
      <w:tabs>
        <w:tab w:val="left" w:pos="4253"/>
        <w:tab w:val="left" w:pos="7088"/>
      </w:tabs>
      <w:spacing w:before="120" w:after="60" w:line="240" w:lineRule="exact"/>
      <w:jc w:val="left"/>
    </w:pPr>
    <w:rPr>
      <w:rFonts w:ascii="Arial" w:hAnsi="Arial"/>
    </w:rPr>
  </w:style>
  <w:style w:type="paragraph" w:customStyle="1" w:styleId="Naslov10">
    <w:name w:val="Naslov1"/>
    <w:basedOn w:val="Navaden"/>
    <w:next w:val="Navaden"/>
    <w:rsid w:val="005400F7"/>
    <w:pPr>
      <w:keepNext/>
      <w:spacing w:before="120" w:after="360" w:line="240" w:lineRule="exact"/>
      <w:jc w:val="left"/>
    </w:pPr>
    <w:rPr>
      <w:rFonts w:ascii="Arial" w:hAnsi="Arial"/>
      <w:b/>
      <w:sz w:val="24"/>
    </w:rPr>
  </w:style>
  <w:style w:type="paragraph" w:customStyle="1" w:styleId="Heading1clen">
    <w:name w:val="Heading 1.clen"/>
    <w:basedOn w:val="Navaden"/>
    <w:next w:val="Navaden"/>
    <w:rsid w:val="005400F7"/>
    <w:pPr>
      <w:keepNext/>
      <w:numPr>
        <w:numId w:val="10"/>
      </w:numPr>
      <w:suppressAutoHyphens/>
      <w:autoSpaceDE w:val="0"/>
      <w:spacing w:before="120" w:after="60" w:line="240" w:lineRule="exact"/>
      <w:jc w:val="left"/>
    </w:pPr>
    <w:rPr>
      <w:rFonts w:ascii="Arial" w:hAnsi="Arial" w:cs="Arial"/>
      <w:b/>
      <w:bCs/>
      <w:lang w:eastAsia="ar-SA"/>
    </w:rPr>
  </w:style>
  <w:style w:type="paragraph" w:styleId="Sprotnaopomba-besedilo">
    <w:name w:val="footnote text"/>
    <w:basedOn w:val="Navaden"/>
    <w:link w:val="Sprotnaopomba-besediloZnak"/>
    <w:rsid w:val="005400F7"/>
    <w:pPr>
      <w:suppressAutoHyphens/>
      <w:autoSpaceDE w:val="0"/>
      <w:spacing w:before="120" w:after="60" w:line="240" w:lineRule="exact"/>
      <w:jc w:val="left"/>
    </w:pPr>
    <w:rPr>
      <w:rFonts w:ascii="Arial" w:hAnsi="Arial" w:cs="Arial"/>
      <w:lang w:eastAsia="ar-SA"/>
    </w:rPr>
  </w:style>
  <w:style w:type="character" w:customStyle="1" w:styleId="Sprotnaopomba-besediloZnak">
    <w:name w:val="Sprotna opomba - besedilo Znak"/>
    <w:link w:val="Sprotnaopomba-besedilo"/>
    <w:rsid w:val="005400F7"/>
    <w:rPr>
      <w:rFonts w:ascii="Arial" w:hAnsi="Arial" w:cs="Arial"/>
      <w:sz w:val="20"/>
      <w:szCs w:val="20"/>
      <w:lang w:eastAsia="ar-SA"/>
    </w:rPr>
  </w:style>
  <w:style w:type="paragraph" w:customStyle="1" w:styleId="Stext">
    <w:name w:val="S_text"/>
    <w:basedOn w:val="Navaden"/>
    <w:qFormat/>
    <w:rsid w:val="005400F7"/>
    <w:pPr>
      <w:spacing w:before="120" w:after="60" w:line="280" w:lineRule="atLeast"/>
    </w:pPr>
    <w:rPr>
      <w:lang w:val="de-AT" w:eastAsia="zh-TW"/>
    </w:rPr>
  </w:style>
  <w:style w:type="paragraph" w:customStyle="1" w:styleId="Standard">
    <w:name w:val="Standard"/>
    <w:rsid w:val="005400F7"/>
    <w:pPr>
      <w:suppressAutoHyphens/>
      <w:autoSpaceDN w:val="0"/>
      <w:spacing w:before="120" w:after="60" w:line="240" w:lineRule="atLeast"/>
      <w:textAlignment w:val="baseline"/>
    </w:pPr>
    <w:rPr>
      <w:kern w:val="3"/>
      <w:sz w:val="28"/>
      <w:szCs w:val="28"/>
    </w:rPr>
  </w:style>
  <w:style w:type="paragraph" w:customStyle="1" w:styleId="TableParagraph">
    <w:name w:val="Table Paragraph"/>
    <w:basedOn w:val="Navaden"/>
    <w:uiPriority w:val="1"/>
    <w:qFormat/>
    <w:rsid w:val="005400F7"/>
    <w:pPr>
      <w:widowControl w:val="0"/>
      <w:jc w:val="left"/>
    </w:pPr>
    <w:rPr>
      <w:rFonts w:ascii="Calibri" w:eastAsia="Calibri" w:hAnsi="Calibri"/>
      <w:sz w:val="22"/>
      <w:szCs w:val="22"/>
      <w:lang w:val="en-US"/>
    </w:rPr>
  </w:style>
  <w:style w:type="paragraph" w:customStyle="1" w:styleId="Style">
    <w:name w:val="Style"/>
    <w:rsid w:val="005400F7"/>
    <w:pPr>
      <w:widowControl w:val="0"/>
      <w:autoSpaceDE w:val="0"/>
      <w:autoSpaceDN w:val="0"/>
      <w:adjustRightInd w:val="0"/>
    </w:pPr>
    <w:rPr>
      <w:rFonts w:ascii="TimesNewRomanPSMT" w:hAnsi="TimesNewRomanPSMT" w:cs="TimesNewRomanPSMT"/>
      <w:sz w:val="24"/>
      <w:szCs w:val="24"/>
      <w:lang w:val="sl" w:eastAsia="zh-CN"/>
    </w:rPr>
  </w:style>
  <w:style w:type="paragraph" w:customStyle="1" w:styleId="Mateja-naslovtabele">
    <w:name w:val="Mateja - naslov tabele"/>
    <w:basedOn w:val="Default"/>
    <w:link w:val="Mateja-naslovtabeleZnak"/>
    <w:qFormat/>
    <w:rsid w:val="006C65ED"/>
    <w:rPr>
      <w:rFonts w:ascii="Arial" w:hAnsi="Arial"/>
      <w:b/>
    </w:rPr>
  </w:style>
  <w:style w:type="character" w:customStyle="1" w:styleId="DefaultZnak">
    <w:name w:val="Default Znak"/>
    <w:link w:val="Default"/>
    <w:rsid w:val="006C65ED"/>
    <w:rPr>
      <w:rFonts w:ascii="Tahoma" w:hAnsi="Tahoma" w:cs="Tahoma"/>
      <w:color w:val="000000"/>
      <w:sz w:val="24"/>
      <w:szCs w:val="24"/>
    </w:rPr>
  </w:style>
  <w:style w:type="character" w:customStyle="1" w:styleId="Mateja-naslovtabeleZnak">
    <w:name w:val="Mateja - naslov tabele Znak"/>
    <w:link w:val="Mateja-naslovtabele"/>
    <w:rsid w:val="006C65ED"/>
    <w:rPr>
      <w:rFonts w:ascii="Arial" w:hAnsi="Arial" w:cs="Tahoma"/>
      <w:b/>
      <w:color w:val="000000"/>
      <w:sz w:val="24"/>
      <w:szCs w:val="24"/>
    </w:rPr>
  </w:style>
  <w:style w:type="paragraph" w:styleId="Napis">
    <w:name w:val="caption"/>
    <w:basedOn w:val="Navaden"/>
    <w:next w:val="Navaden"/>
    <w:unhideWhenUsed/>
    <w:qFormat/>
    <w:locked/>
    <w:rsid w:val="00377646"/>
    <w:pPr>
      <w:spacing w:after="200"/>
    </w:pPr>
    <w:rPr>
      <w:b/>
      <w:bCs/>
      <w:color w:val="4F81BD"/>
      <w:sz w:val="18"/>
      <w:szCs w:val="18"/>
    </w:r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377646"/>
    <w:pPr>
      <w:ind w:left="200" w:hanging="200"/>
    </w:pPr>
  </w:style>
  <w:style w:type="paragraph" w:styleId="Kazaloslik">
    <w:name w:val="table of figures"/>
    <w:aliases w:val="Kazalo obrazcev"/>
    <w:basedOn w:val="Navaden"/>
    <w:next w:val="Navaden"/>
    <w:uiPriority w:val="99"/>
    <w:semiHidden/>
    <w:unhideWhenUsed/>
    <w:rsid w:val="00377646"/>
    <w:rPr>
      <w:rFonts w:ascii="Arial Narrow" w:hAnsi="Arial Narrow"/>
      <w:b/>
      <w:sz w:val="18"/>
    </w:rPr>
  </w:style>
  <w:style w:type="paragraph" w:customStyle="1" w:styleId="Alinea">
    <w:name w:val="Alinea"/>
    <w:basedOn w:val="Navaden"/>
    <w:rsid w:val="0053122D"/>
    <w:pPr>
      <w:numPr>
        <w:numId w:val="12"/>
      </w:numPr>
      <w:spacing w:line="300" w:lineRule="atLeast"/>
    </w:pPr>
    <w:rPr>
      <w:rFonts w:ascii="Times New Roman" w:hAnsi="Times New Roman" w:cs="Arial"/>
      <w:snapToGrid w:val="0"/>
      <w:sz w:val="22"/>
      <w:szCs w:val="24"/>
    </w:rPr>
  </w:style>
  <w:style w:type="character" w:customStyle="1" w:styleId="E-potniSlog96">
    <w:name w:val="E-poštniSlog96"/>
    <w:semiHidden/>
    <w:rsid w:val="0053122D"/>
    <w:rPr>
      <w:rFonts w:ascii="Arial" w:hAnsi="Arial" w:cs="Arial"/>
      <w:color w:val="auto"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rsid w:val="00467AF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sl-SI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E6551D"/>
    <w:pPr>
      <w:jc w:val="left"/>
    </w:pPr>
    <w:rPr>
      <w:rFonts w:ascii="Calibri" w:eastAsia="Calibri" w:hAnsi="Calibri"/>
      <w:color w:val="C00000"/>
      <w:sz w:val="24"/>
      <w:szCs w:val="24"/>
    </w:rPr>
  </w:style>
  <w:style w:type="character" w:customStyle="1" w:styleId="GolobesediloZnak">
    <w:name w:val="Golo besedilo Znak"/>
    <w:link w:val="Golobesedilo"/>
    <w:uiPriority w:val="99"/>
    <w:semiHidden/>
    <w:rsid w:val="00E6551D"/>
    <w:rPr>
      <w:rFonts w:ascii="Calibri" w:eastAsia="Calibri" w:hAnsi="Calibri" w:cs="Times New Roman"/>
      <w:color w:val="C00000"/>
      <w:sz w:val="24"/>
      <w:szCs w:val="24"/>
      <w:lang w:eastAsia="en-US"/>
    </w:rPr>
  </w:style>
  <w:style w:type="character" w:customStyle="1" w:styleId="PripombabesediloZnak1">
    <w:name w:val="Pripomba – besedilo Znak1"/>
    <w:uiPriority w:val="99"/>
    <w:rsid w:val="002B1A3A"/>
    <w:rPr>
      <w:kern w:val="1"/>
      <w:lang w:eastAsia="en-US"/>
    </w:rPr>
  </w:style>
  <w:style w:type="paragraph" w:styleId="Revizija">
    <w:name w:val="Revision"/>
    <w:hidden/>
    <w:uiPriority w:val="99"/>
    <w:semiHidden/>
    <w:rsid w:val="00EF7DEB"/>
    <w:rPr>
      <w:rFonts w:ascii="Verdana" w:hAnsi="Verdana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364A92"/>
    <w:rPr>
      <w:color w:val="808080"/>
      <w:shd w:val="clear" w:color="auto" w:fill="E6E6E6"/>
    </w:rPr>
  </w:style>
  <w:style w:type="paragraph" w:customStyle="1" w:styleId="RBESEDILO">
    <w:name w:val="R BESEDILO"/>
    <w:basedOn w:val="Default"/>
    <w:link w:val="RBESEDILOZnak"/>
    <w:qFormat/>
    <w:rsid w:val="005B69B3"/>
    <w:pPr>
      <w:spacing w:after="200"/>
      <w:jc w:val="both"/>
    </w:pPr>
    <w:rPr>
      <w:rFonts w:eastAsia="Calibri" w:cs="Symbol"/>
      <w:lang w:eastAsia="en-US"/>
    </w:rPr>
  </w:style>
  <w:style w:type="paragraph" w:customStyle="1" w:styleId="SENG-TEKST">
    <w:name w:val="SENG - TEKST"/>
    <w:basedOn w:val="RBESEDILO"/>
    <w:link w:val="SENG-TEKSTZnak"/>
    <w:qFormat/>
    <w:rsid w:val="005B69B3"/>
    <w:pPr>
      <w:spacing w:after="0"/>
      <w:jc w:val="left"/>
    </w:pPr>
  </w:style>
  <w:style w:type="character" w:customStyle="1" w:styleId="RBESEDILOZnak">
    <w:name w:val="R BESEDILO Znak"/>
    <w:link w:val="RBESEDILO"/>
    <w:rsid w:val="005B69B3"/>
    <w:rPr>
      <w:rFonts w:ascii="Tahoma" w:eastAsia="Calibri" w:hAnsi="Tahoma" w:cs="Symbol"/>
      <w:color w:val="000000"/>
      <w:sz w:val="24"/>
      <w:szCs w:val="24"/>
      <w:lang w:eastAsia="en-US"/>
    </w:rPr>
  </w:style>
  <w:style w:type="character" w:customStyle="1" w:styleId="SENG-TEKSTZnak">
    <w:name w:val="SENG - TEKST Znak"/>
    <w:link w:val="SENG-TEKST"/>
    <w:rsid w:val="005B69B3"/>
    <w:rPr>
      <w:rFonts w:ascii="Tahoma" w:eastAsia="Calibri" w:hAnsi="Tahoma" w:cs="Symbol"/>
      <w:color w:val="000000"/>
      <w:sz w:val="24"/>
      <w:szCs w:val="24"/>
      <w:lang w:eastAsia="en-US"/>
    </w:rPr>
  </w:style>
  <w:style w:type="paragraph" w:customStyle="1" w:styleId="Bullet2">
    <w:name w:val="Bullet 2"/>
    <w:basedOn w:val="Navaden"/>
    <w:rsid w:val="000863DA"/>
    <w:pPr>
      <w:numPr>
        <w:ilvl w:val="1"/>
        <w:numId w:val="30"/>
      </w:numPr>
      <w:tabs>
        <w:tab w:val="num" w:pos="709"/>
      </w:tabs>
      <w:ind w:left="709"/>
      <w:jc w:val="left"/>
    </w:pPr>
    <w:rPr>
      <w:rFonts w:ascii="Arial" w:hAnsi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list%20z%20glavo-no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1E72B-479D-493D-96E4-157EFD29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 z glavo-nov.dot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SENG d</vt:lpstr>
      <vt:lpstr>SENG d</vt:lpstr>
    </vt:vector>
  </TitlesOfParts>
  <Company>SENG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SENG d</dc:title>
  <dc:subject/>
  <dc:creator>Magda Zorn</dc:creator>
  <cp:keywords/>
  <cp:lastModifiedBy>Mateja Bonutti Cijan</cp:lastModifiedBy>
  <cp:revision>3</cp:revision>
  <cp:lastPrinted>2022-01-19T12:21:00Z</cp:lastPrinted>
  <dcterms:created xsi:type="dcterms:W3CDTF">2022-02-14T09:21:00Z</dcterms:created>
  <dcterms:modified xsi:type="dcterms:W3CDTF">2022-02-14T09:21:00Z</dcterms:modified>
</cp:coreProperties>
</file>